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19F2C" w14:textId="77777777" w:rsidR="00D0434F" w:rsidRPr="00897120" w:rsidRDefault="00D0434F" w:rsidP="00D01AAE">
      <w:pPr>
        <w:spacing w:before="40" w:after="40" w:line="252" w:lineRule="auto"/>
        <w:jc w:val="right"/>
        <w:rPr>
          <w:b/>
          <w:sz w:val="24"/>
          <w:szCs w:val="24"/>
        </w:rPr>
      </w:pPr>
      <w:r w:rsidRPr="00897120">
        <w:rPr>
          <w:b/>
          <w:sz w:val="24"/>
          <w:szCs w:val="24"/>
        </w:rPr>
        <w:t>Приложение № 4</w:t>
      </w:r>
    </w:p>
    <w:p w14:paraId="1C019F2D" w14:textId="3140A9DF" w:rsidR="00DF420F" w:rsidRDefault="00D01AAE" w:rsidP="00D01AAE">
      <w:pPr>
        <w:spacing w:before="120" w:after="1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№ ___</w:t>
      </w:r>
      <w:r w:rsidR="004529AA">
        <w:rPr>
          <w:b/>
          <w:sz w:val="24"/>
          <w:szCs w:val="24"/>
        </w:rPr>
        <w:t>____________________</w:t>
      </w:r>
      <w:r>
        <w:rPr>
          <w:b/>
          <w:sz w:val="24"/>
          <w:szCs w:val="24"/>
        </w:rPr>
        <w:t>_________ от ____________</w:t>
      </w:r>
      <w:r w:rsidR="00DF420F">
        <w:rPr>
          <w:b/>
          <w:sz w:val="24"/>
          <w:szCs w:val="24"/>
        </w:rPr>
        <w:t xml:space="preserve"> г.</w:t>
      </w:r>
    </w:p>
    <w:p w14:paraId="1C019F2E" w14:textId="77777777" w:rsidR="001D303D" w:rsidRDefault="00D0434F" w:rsidP="001D303D">
      <w:pPr>
        <w:spacing w:before="40" w:after="40" w:line="252" w:lineRule="auto"/>
        <w:jc w:val="center"/>
        <w:rPr>
          <w:b/>
          <w:sz w:val="24"/>
          <w:szCs w:val="24"/>
        </w:rPr>
      </w:pPr>
      <w:r w:rsidRPr="00897120">
        <w:rPr>
          <w:b/>
          <w:sz w:val="24"/>
          <w:szCs w:val="24"/>
        </w:rPr>
        <w:t>Карточки Услуг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818"/>
        <w:gridCol w:w="5943"/>
      </w:tblGrid>
      <w:tr w:rsidR="006468E5" w14:paraId="1C019F32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2F" w14:textId="77777777" w:rsidR="006468E5" w:rsidRDefault="006468E5" w:rsidP="000B1E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30" w14:textId="77777777" w:rsidR="006468E5" w:rsidRPr="00E234D7" w:rsidRDefault="006468E5" w:rsidP="000B1E17">
            <w:pPr>
              <w:jc w:val="center"/>
              <w:rPr>
                <w:b/>
                <w:sz w:val="28"/>
                <w:szCs w:val="28"/>
              </w:rPr>
            </w:pPr>
            <w:r w:rsidRPr="00E234D7">
              <w:rPr>
                <w:b/>
                <w:sz w:val="28"/>
                <w:szCs w:val="28"/>
              </w:rPr>
              <w:t>Карточка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19F31" w14:textId="2813103C" w:rsidR="006468E5" w:rsidRPr="00E234D7" w:rsidRDefault="00252228" w:rsidP="00252228">
            <w:pPr>
              <w:rPr>
                <w:b/>
                <w:sz w:val="28"/>
                <w:szCs w:val="28"/>
              </w:rPr>
            </w:pPr>
            <w:r w:rsidRPr="00E234D7">
              <w:rPr>
                <w:b/>
                <w:sz w:val="28"/>
                <w:szCs w:val="28"/>
              </w:rPr>
              <w:t>Техническая поддержка ИСПКО</w:t>
            </w:r>
          </w:p>
        </w:tc>
      </w:tr>
      <w:tr w:rsidR="006468E5" w14:paraId="1C019F37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33" w14:textId="77777777" w:rsidR="006468E5" w:rsidRPr="006468E5" w:rsidRDefault="006468E5" w:rsidP="006468E5">
            <w:pPr>
              <w:pStyle w:val="12"/>
              <w:numPr>
                <w:ilvl w:val="0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34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9F36" w14:textId="29021796" w:rsidR="006468E5" w:rsidRDefault="006468E5" w:rsidP="00FF4A98">
            <w:pPr>
              <w:rPr>
                <w:sz w:val="24"/>
                <w:szCs w:val="24"/>
              </w:rPr>
            </w:pPr>
            <w:bookmarkStart w:id="0" w:name="OLE_LINK1"/>
            <w:r w:rsidRPr="009B2BBD">
              <w:rPr>
                <w:sz w:val="24"/>
                <w:szCs w:val="24"/>
              </w:rPr>
              <w:t xml:space="preserve">Услуга обеспечивает пользователям </w:t>
            </w:r>
            <w:bookmarkEnd w:id="0"/>
            <w:r w:rsidRPr="009B2BBD">
              <w:rPr>
                <w:sz w:val="24"/>
                <w:szCs w:val="24"/>
              </w:rPr>
              <w:t xml:space="preserve">возможность </w:t>
            </w:r>
            <w:r w:rsidR="002725A7">
              <w:rPr>
                <w:sz w:val="24"/>
                <w:szCs w:val="24"/>
              </w:rPr>
              <w:t>бесперебойной работы в ИСПКО</w:t>
            </w:r>
          </w:p>
        </w:tc>
      </w:tr>
      <w:tr w:rsidR="006468E5" w14:paraId="1C019F43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38" w14:textId="77777777" w:rsidR="006468E5" w:rsidRP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39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Состав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9F3A" w14:textId="737BDC79" w:rsidR="006468E5" w:rsidRDefault="006468E5" w:rsidP="000B1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предоставления ИТ-услуги Исполнитель осуществляет выполнение следующего перечня основных операций и работ:</w:t>
            </w:r>
          </w:p>
          <w:p w14:paraId="40DE852A" w14:textId="05AE48A9" w:rsidR="00492544" w:rsidRDefault="00601EEB" w:rsidP="00F02CDA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системы регистрации запросов</w:t>
            </w:r>
            <w:r w:rsidR="0049254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7DB84BA9" w14:textId="0A262A14" w:rsidR="00F02CDA" w:rsidRPr="00F02CDA" w:rsidRDefault="00492544" w:rsidP="00F02CDA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Консультации</w:t>
            </w:r>
            <w:r w:rsidR="00C8635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02CDA" w:rsidRPr="00F02CDA">
              <w:rPr>
                <w:rFonts w:ascii="Times New Roman" w:hAnsi="Times New Roman"/>
                <w:sz w:val="24"/>
                <w:szCs w:val="24"/>
                <w:lang w:val="ru-RU"/>
              </w:rPr>
              <w:t>для предметных и технических администраторов компании по вопросам технической поддержки ИСПКО.</w:t>
            </w:r>
          </w:p>
          <w:p w14:paraId="223B943F" w14:textId="77777777" w:rsidR="00F02CDA" w:rsidRPr="00F02CDA" w:rsidRDefault="00F02CDA" w:rsidP="00F02CDA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CDA">
              <w:rPr>
                <w:rFonts w:ascii="Times New Roman" w:hAnsi="Times New Roman"/>
                <w:sz w:val="24"/>
                <w:szCs w:val="24"/>
                <w:lang w:val="ru-RU"/>
              </w:rPr>
              <w:t>Администрирование программного комплекса:</w:t>
            </w:r>
          </w:p>
          <w:p w14:paraId="62B3067B" w14:textId="15B4A8DE" w:rsidR="00F02CDA" w:rsidRPr="00F02CDA" w:rsidRDefault="00F02CDA" w:rsidP="002D3F96">
            <w:pPr>
              <w:pStyle w:val="12"/>
              <w:numPr>
                <w:ilvl w:val="1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Установка патчей, обновлений и/или дополнительных программных компонент для преодоления и разрешения проблем и ошибок, обнаруженных в ПО </w:t>
            </w:r>
            <w:r w:rsidRPr="00F02CDA">
              <w:rPr>
                <w:rFonts w:ascii="Times New Roman" w:hAnsi="Times New Roman"/>
                <w:sz w:val="24"/>
                <w:szCs w:val="24"/>
              </w:rPr>
              <w:t>Oracle</w:t>
            </w:r>
            <w:r w:rsidRPr="00F02CDA">
              <w:rPr>
                <w:rFonts w:ascii="Times New Roman" w:hAnsi="Times New Roman"/>
                <w:sz w:val="24"/>
                <w:szCs w:val="24"/>
                <w:lang w:val="ru-RU"/>
              </w:rPr>
              <w:t>, используемом для функционирования Системы;</w:t>
            </w:r>
          </w:p>
          <w:p w14:paraId="090C9579" w14:textId="77777777" w:rsidR="00F02CDA" w:rsidRPr="00F02CDA" w:rsidRDefault="00F02CDA" w:rsidP="002D3F96">
            <w:pPr>
              <w:pStyle w:val="12"/>
              <w:numPr>
                <w:ilvl w:val="1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CDA">
              <w:rPr>
                <w:rFonts w:ascii="Times New Roman" w:hAnsi="Times New Roman"/>
                <w:sz w:val="24"/>
                <w:szCs w:val="24"/>
                <w:lang w:val="ru-RU"/>
              </w:rPr>
              <w:t>Диагностика и устранение стандартных технических инцидентов, восстановление Системы после «аварийного» перезапуска серверов;</w:t>
            </w:r>
          </w:p>
          <w:p w14:paraId="42CEEEF1" w14:textId="77777777" w:rsidR="00F02CDA" w:rsidRPr="00F02CDA" w:rsidRDefault="00F02CDA" w:rsidP="002D3F96">
            <w:pPr>
              <w:pStyle w:val="12"/>
              <w:numPr>
                <w:ilvl w:val="1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CDA">
              <w:rPr>
                <w:rFonts w:ascii="Times New Roman" w:hAnsi="Times New Roman"/>
                <w:sz w:val="24"/>
                <w:szCs w:val="24"/>
                <w:lang w:val="ru-RU"/>
              </w:rPr>
              <w:t>Восстановления приложений и данных из резервных копий.</w:t>
            </w:r>
          </w:p>
          <w:p w14:paraId="17B15EEE" w14:textId="77777777" w:rsidR="00F02CDA" w:rsidRPr="00F02CDA" w:rsidRDefault="00F02CDA" w:rsidP="002D3F96">
            <w:pPr>
              <w:pStyle w:val="12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Коммуникации с производителем ПО. Заведение «кейсов» (ошибок и запросов) в </w:t>
            </w:r>
            <w:r w:rsidRPr="00F02CDA">
              <w:rPr>
                <w:rFonts w:ascii="Times New Roman" w:hAnsi="Times New Roman"/>
                <w:sz w:val="24"/>
                <w:szCs w:val="24"/>
              </w:rPr>
              <w:t>Oracle</w:t>
            </w:r>
            <w:r w:rsidRPr="00F02C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Support. Взаимодействие со специалистами технической поддержки вендора в рамках решения технических проблем и инцидентов.</w:t>
            </w:r>
          </w:p>
          <w:p w14:paraId="1C019F42" w14:textId="76D5153D" w:rsidR="006468E5" w:rsidRPr="00976481" w:rsidRDefault="00F02CDA" w:rsidP="002D3F96">
            <w:pPr>
              <w:pStyle w:val="12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2CDA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регулярной отчетности, включающей реестр запросов пользователей и перечень выполненных работ (не реже 1 раза в месяц).</w:t>
            </w:r>
          </w:p>
        </w:tc>
      </w:tr>
      <w:tr w:rsidR="006468E5" w14:paraId="1C019F46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44" w14:textId="33A78383" w:rsidR="006468E5" w:rsidRPr="006468E5" w:rsidRDefault="006468E5" w:rsidP="006468E5">
            <w:pPr>
              <w:pStyle w:val="12"/>
              <w:numPr>
                <w:ilvl w:val="0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45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ПАРАМЕТРЫ ИТ-УСЛУГИ</w:t>
            </w:r>
          </w:p>
        </w:tc>
      </w:tr>
      <w:tr w:rsidR="006468E5" w14:paraId="1C019F4A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47" w14:textId="77777777" w:rsid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48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Время проведения регламентных работ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49" w14:textId="77777777" w:rsidR="006468E5" w:rsidRDefault="006468E5" w:rsidP="000B1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Согласовывается с ответственными представителями сторон или с пользователем до начала работ</w:t>
            </w:r>
          </w:p>
        </w:tc>
      </w:tr>
      <w:tr w:rsidR="006468E5" w14:paraId="1C019F50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4B" w14:textId="77777777" w:rsidR="006468E5" w:rsidRP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4C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резервного копирования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86F2" w14:textId="5F72A474" w:rsidR="002725A7" w:rsidRPr="00CE307B" w:rsidRDefault="002725A7" w:rsidP="002725A7">
            <w:pPr>
              <w:ind w:left="28" w:right="28"/>
              <w:rPr>
                <w:sz w:val="24"/>
                <w:szCs w:val="24"/>
              </w:rPr>
            </w:pPr>
            <w:r w:rsidRPr="00CE307B">
              <w:rPr>
                <w:sz w:val="24"/>
                <w:szCs w:val="24"/>
              </w:rPr>
              <w:t>Расписание резервного копирования: -</w:t>
            </w:r>
            <w:r w:rsidR="005D293C">
              <w:rPr>
                <w:sz w:val="24"/>
                <w:szCs w:val="24"/>
              </w:rPr>
              <w:t xml:space="preserve"> ежедневно</w:t>
            </w:r>
          </w:p>
          <w:p w14:paraId="78A5B0C7" w14:textId="2134A1E0" w:rsidR="002725A7" w:rsidRPr="00CE307B" w:rsidRDefault="002725A7" w:rsidP="002725A7">
            <w:pPr>
              <w:ind w:left="28" w:right="28"/>
              <w:rPr>
                <w:sz w:val="24"/>
                <w:szCs w:val="24"/>
              </w:rPr>
            </w:pPr>
            <w:r w:rsidRPr="00CE307B">
              <w:rPr>
                <w:sz w:val="24"/>
                <w:szCs w:val="24"/>
              </w:rPr>
              <w:t>Глубина (срок) хранения данных резервного копирования: -</w:t>
            </w:r>
            <w:r w:rsidR="005D293C">
              <w:rPr>
                <w:sz w:val="24"/>
                <w:szCs w:val="24"/>
              </w:rPr>
              <w:t xml:space="preserve"> </w:t>
            </w:r>
            <w:r w:rsidR="00492544">
              <w:rPr>
                <w:sz w:val="24"/>
                <w:szCs w:val="24"/>
              </w:rPr>
              <w:t>3</w:t>
            </w:r>
            <w:r w:rsidR="00492544">
              <w:rPr>
                <w:sz w:val="24"/>
                <w:szCs w:val="24"/>
              </w:rPr>
              <w:t xml:space="preserve"> </w:t>
            </w:r>
            <w:r w:rsidR="005D293C">
              <w:rPr>
                <w:sz w:val="24"/>
                <w:szCs w:val="24"/>
              </w:rPr>
              <w:t>года</w:t>
            </w:r>
          </w:p>
          <w:p w14:paraId="1C019F4F" w14:textId="65FA7455" w:rsidR="006468E5" w:rsidRDefault="002725A7" w:rsidP="002725A7">
            <w:pPr>
              <w:ind w:left="28" w:right="28"/>
              <w:rPr>
                <w:i/>
                <w:sz w:val="24"/>
                <w:szCs w:val="24"/>
              </w:rPr>
            </w:pPr>
            <w:r w:rsidRPr="00CE307B">
              <w:rPr>
                <w:sz w:val="24"/>
                <w:szCs w:val="24"/>
              </w:rPr>
              <w:t>Максимальный период, за который данные могут быть утеряны при восстановлении системы: -</w:t>
            </w:r>
            <w:r w:rsidR="005D293C">
              <w:rPr>
                <w:sz w:val="24"/>
                <w:szCs w:val="24"/>
              </w:rPr>
              <w:t xml:space="preserve"> день</w:t>
            </w:r>
          </w:p>
        </w:tc>
      </w:tr>
      <w:tr w:rsidR="006468E5" w14:paraId="1C019F54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51" w14:textId="77777777" w:rsidR="006468E5" w:rsidRP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52" w14:textId="030B02DE" w:rsidR="006468E5" w:rsidRDefault="006468E5" w:rsidP="00900D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Доступность 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3981" w14:textId="61363F39" w:rsidR="005D293C" w:rsidRDefault="005D293C" w:rsidP="000B1E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Возможны </w:t>
            </w:r>
            <w:r w:rsidR="00275353">
              <w:rPr>
                <w:sz w:val="24"/>
                <w:szCs w:val="24"/>
              </w:rPr>
              <w:t xml:space="preserve">отключение системы до получаса в течении </w:t>
            </w:r>
            <w:r w:rsidR="00601EEB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абочего дня.</w:t>
            </w:r>
          </w:p>
          <w:p w14:paraId="1C019F53" w14:textId="70239748" w:rsidR="006468E5" w:rsidRDefault="002950CE" w:rsidP="002D3F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Доступность услуги 24 на 7 </w:t>
            </w:r>
          </w:p>
        </w:tc>
      </w:tr>
      <w:tr w:rsidR="006468E5" w14:paraId="1C019F58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55" w14:textId="640DD371" w:rsidR="006468E5" w:rsidRP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56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Параметры исполнения инцидентов и стандартных запросов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57" w14:textId="14E9B7AF" w:rsidR="006468E5" w:rsidRDefault="006468E5" w:rsidP="00272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</w:t>
            </w:r>
            <w:r w:rsidR="002725A7">
              <w:rPr>
                <w:sz w:val="24"/>
                <w:szCs w:val="24"/>
              </w:rPr>
              <w:t>Соглашению</w:t>
            </w:r>
            <w:r>
              <w:rPr>
                <w:sz w:val="24"/>
                <w:szCs w:val="24"/>
              </w:rPr>
              <w:t xml:space="preserve"> об уровне обслуживания (Приложение №2 к договору на оказание информационно-технологических услуг).</w:t>
            </w:r>
          </w:p>
        </w:tc>
      </w:tr>
      <w:tr w:rsidR="006468E5" w14:paraId="1C019F5C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59" w14:textId="77777777" w:rsidR="006468E5" w:rsidRP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5A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параметры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5B" w14:textId="131BDA8B" w:rsidR="006468E5" w:rsidRDefault="006468E5" w:rsidP="00F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449C8">
              <w:rPr>
                <w:sz w:val="24"/>
                <w:szCs w:val="24"/>
              </w:rPr>
              <w:t xml:space="preserve"> Срок гарантии на результат выполненных работ составляет 3 (три) месяца с даты </w:t>
            </w:r>
            <w:r w:rsidR="00F42E26">
              <w:rPr>
                <w:sz w:val="24"/>
                <w:szCs w:val="24"/>
              </w:rPr>
              <w:t>оказания услуг</w:t>
            </w:r>
          </w:p>
        </w:tc>
      </w:tr>
      <w:tr w:rsidR="006468E5" w14:paraId="1C019F5F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5D" w14:textId="77777777" w:rsidR="006468E5" w:rsidRPr="002D3F96" w:rsidRDefault="006468E5" w:rsidP="006468E5">
            <w:pPr>
              <w:pStyle w:val="12"/>
              <w:numPr>
                <w:ilvl w:val="0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5E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ПРЕДОСТАВЛЕНИЯ ИТ-УСЛУГИ И ОГРАНИЧЕНИЯ</w:t>
            </w:r>
          </w:p>
        </w:tc>
      </w:tr>
      <w:tr w:rsidR="006468E5" w14:paraId="1C019F63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60" w14:textId="77777777" w:rsidR="006468E5" w:rsidRP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 w:eastAsia="de-DE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019F61" w14:textId="5879BC17" w:rsidR="006468E5" w:rsidRDefault="006468E5" w:rsidP="00900D31">
            <w:pPr>
              <w:rPr>
                <w:b/>
                <w:sz w:val="24"/>
                <w:szCs w:val="24"/>
                <w:lang w:eastAsia="de-DE"/>
              </w:rPr>
            </w:pPr>
            <w:r>
              <w:rPr>
                <w:b/>
                <w:sz w:val="24"/>
                <w:szCs w:val="24"/>
                <w:lang w:eastAsia="de-DE"/>
              </w:rPr>
              <w:t xml:space="preserve">Максимальное количество обращений пользователей, </w:t>
            </w:r>
            <w:r>
              <w:rPr>
                <w:b/>
                <w:sz w:val="24"/>
                <w:szCs w:val="24"/>
              </w:rPr>
              <w:t xml:space="preserve">которые могут быть выполнены </w:t>
            </w:r>
            <w:r w:rsidR="003C10FD">
              <w:rPr>
                <w:b/>
                <w:sz w:val="24"/>
                <w:szCs w:val="24"/>
              </w:rPr>
              <w:t xml:space="preserve">с </w:t>
            </w:r>
            <w:r>
              <w:rPr>
                <w:b/>
                <w:sz w:val="24"/>
                <w:szCs w:val="24"/>
              </w:rPr>
              <w:t>нарушени</w:t>
            </w:r>
            <w:r w:rsidR="003C10FD">
              <w:rPr>
                <w:b/>
                <w:sz w:val="24"/>
                <w:szCs w:val="24"/>
              </w:rPr>
              <w:t>ем</w:t>
            </w:r>
            <w:r>
              <w:rPr>
                <w:b/>
                <w:sz w:val="24"/>
                <w:szCs w:val="24"/>
              </w:rPr>
              <w:t xml:space="preserve"> SLA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62" w14:textId="0EAFB278" w:rsidR="006468E5" w:rsidRDefault="002725A7" w:rsidP="002725A7">
            <w:pPr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>5</w:t>
            </w:r>
            <w:r w:rsidR="006468E5">
              <w:rPr>
                <w:sz w:val="24"/>
                <w:szCs w:val="24"/>
                <w:lang w:eastAsia="de-DE"/>
              </w:rPr>
              <w:t xml:space="preserve">% </w:t>
            </w:r>
            <w:r>
              <w:rPr>
                <w:sz w:val="24"/>
                <w:szCs w:val="24"/>
                <w:lang w:eastAsia="de-DE"/>
              </w:rPr>
              <w:t>от общего объема</w:t>
            </w:r>
          </w:p>
        </w:tc>
      </w:tr>
      <w:tr w:rsidR="006468E5" w14:paraId="1C019F68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64" w14:textId="77777777" w:rsidR="006468E5" w:rsidRP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 w:eastAsia="de-DE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65" w14:textId="77777777" w:rsidR="006468E5" w:rsidRDefault="006468E5" w:rsidP="000B1E17">
            <w:pPr>
              <w:rPr>
                <w:b/>
                <w:sz w:val="24"/>
                <w:szCs w:val="24"/>
                <w:lang w:eastAsia="de-DE"/>
              </w:rPr>
            </w:pPr>
            <w:r>
              <w:rPr>
                <w:b/>
                <w:sz w:val="24"/>
                <w:szCs w:val="24"/>
                <w:lang w:eastAsia="de-DE"/>
              </w:rPr>
              <w:t>Прочие условия и ограничения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E869E" w14:textId="46046697" w:rsidR="006449C8" w:rsidRPr="006449C8" w:rsidRDefault="006449C8" w:rsidP="006449C8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>В случае ненадлежащего оказания услуг Исполнителем</w:t>
            </w:r>
            <w:r w:rsidR="00492544">
              <w:rPr>
                <w:rFonts w:ascii="Times New Roman" w:hAnsi="Times New Roman"/>
                <w:sz w:val="24"/>
                <w:szCs w:val="24"/>
                <w:lang w:val="ru-RU" w:eastAsia="de-DE"/>
              </w:rPr>
              <w:t>, при котором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ИС</w:t>
            </w:r>
            <w:r w:rsidR="00492544">
              <w:rPr>
                <w:rFonts w:ascii="Times New Roman" w:hAnsi="Times New Roman"/>
                <w:sz w:val="24"/>
                <w:szCs w:val="24"/>
                <w:lang w:val="ru-RU" w:eastAsia="de-DE"/>
              </w:rPr>
              <w:t>ПКО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 невозможно использовать в соответствии с е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е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 назначением (простой 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системы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), Заказчик вправе потребовать уменьшения цены услуг, оказанных за календарный 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месяц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, в течение которого возник простой 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системы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>:</w:t>
            </w:r>
          </w:p>
          <w:p w14:paraId="6CE7889F" w14:textId="74502893" w:rsidR="006449C8" w:rsidRPr="006449C8" w:rsidRDefault="006449C8" w:rsidP="006449C8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при простое 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Системы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 от 4-х, но не более 6 часов - на </w:t>
            </w:r>
            <w:r w:rsidR="00601EEB">
              <w:rPr>
                <w:rFonts w:ascii="Times New Roman" w:hAnsi="Times New Roman"/>
                <w:sz w:val="24"/>
                <w:szCs w:val="24"/>
                <w:lang w:val="ru-RU" w:eastAsia="de-DE"/>
              </w:rPr>
              <w:t>1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>0%;</w:t>
            </w:r>
          </w:p>
          <w:p w14:paraId="097122DE" w14:textId="4231905B" w:rsidR="006449C8" w:rsidRPr="006449C8" w:rsidRDefault="006449C8" w:rsidP="006449C8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при простое 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Системы 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от 6, но не более 8 часов - на </w:t>
            </w:r>
            <w:r w:rsidR="00601EEB">
              <w:rPr>
                <w:rFonts w:ascii="Times New Roman" w:hAnsi="Times New Roman"/>
                <w:sz w:val="24"/>
                <w:szCs w:val="24"/>
                <w:lang w:val="ru-RU" w:eastAsia="de-DE"/>
              </w:rPr>
              <w:t>3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>0%;</w:t>
            </w:r>
          </w:p>
          <w:p w14:paraId="54534FBA" w14:textId="027BBDC4" w:rsidR="006449C8" w:rsidRPr="006449C8" w:rsidRDefault="006449C8" w:rsidP="006449C8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при простое 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Системы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 свыше 8 часов - на </w:t>
            </w:r>
            <w:r w:rsidR="00601EEB">
              <w:rPr>
                <w:rFonts w:ascii="Times New Roman" w:hAnsi="Times New Roman"/>
                <w:sz w:val="24"/>
                <w:szCs w:val="24"/>
                <w:lang w:val="ru-RU" w:eastAsia="de-DE"/>
              </w:rPr>
              <w:t>4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>0%</w:t>
            </w:r>
          </w:p>
          <w:p w14:paraId="6CC0497B" w14:textId="77777777" w:rsidR="0027639B" w:rsidRDefault="006449C8" w:rsidP="00601EEB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Время простоя </w:t>
            </w: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Системы</w:t>
            </w:r>
            <w:r w:rsidRPr="006449C8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 исчисляется с </w:t>
            </w:r>
            <w:r w:rsidR="000540E5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момента </w:t>
            </w:r>
            <w:r w:rsidR="00601EEB">
              <w:rPr>
                <w:rFonts w:ascii="Times New Roman" w:hAnsi="Times New Roman"/>
                <w:sz w:val="24"/>
                <w:szCs w:val="24"/>
                <w:lang w:val="ru-RU" w:eastAsia="de-DE"/>
              </w:rPr>
              <w:t xml:space="preserve"> </w:t>
            </w:r>
          </w:p>
          <w:p w14:paraId="6C87A2C5" w14:textId="77777777" w:rsidR="0027639B" w:rsidRDefault="0027639B" w:rsidP="002D3F96">
            <w:pPr>
              <w:pStyle w:val="12"/>
              <w:ind w:left="720"/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Ограничения</w:t>
            </w:r>
          </w:p>
          <w:p w14:paraId="4CB301E0" w14:textId="27CFDE15" w:rsidR="00601EEB" w:rsidRDefault="00601EEB" w:rsidP="002D3F96">
            <w:pPr>
              <w:pStyle w:val="12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Данные условия не распространяют, если недоступность системы вызвана п</w:t>
            </w:r>
            <w:r w:rsidR="0027639B">
              <w:rPr>
                <w:rFonts w:ascii="Times New Roman" w:hAnsi="Times New Roman"/>
                <w:sz w:val="24"/>
                <w:szCs w:val="24"/>
                <w:lang w:val="ru-RU" w:eastAsia="de-DE"/>
              </w:rPr>
              <w:t>ричинами, находящимися вне зоны ответственности исполнителя по данному Договору.</w:t>
            </w:r>
          </w:p>
          <w:p w14:paraId="482EAFC1" w14:textId="6B7D7C84" w:rsidR="00601EEB" w:rsidRDefault="00601EEB" w:rsidP="002D3F96">
            <w:pPr>
              <w:pStyle w:val="12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de-DE"/>
              </w:rPr>
              <w:t>Обеспечение работоспособности осуществляется при наличии у Заказчика рабочей копии Системы, на которую при необходимости можно переключить пользователей в течении 30 минут.</w:t>
            </w:r>
          </w:p>
          <w:p w14:paraId="1C019F67" w14:textId="14F7D986" w:rsidR="00601EEB" w:rsidRPr="00601EEB" w:rsidRDefault="00601EEB" w:rsidP="002D3F96">
            <w:pPr>
              <w:pStyle w:val="12"/>
              <w:ind w:left="720"/>
              <w:rPr>
                <w:rFonts w:ascii="Times New Roman" w:hAnsi="Times New Roman"/>
                <w:sz w:val="24"/>
                <w:szCs w:val="24"/>
                <w:lang w:val="ru-RU" w:eastAsia="de-DE"/>
              </w:rPr>
            </w:pPr>
          </w:p>
        </w:tc>
      </w:tr>
      <w:tr w:rsidR="006468E5" w14:paraId="1C019F6B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69" w14:textId="2A7C42EC" w:rsidR="006468E5" w:rsidRPr="006468E5" w:rsidRDefault="006468E5" w:rsidP="006468E5">
            <w:pPr>
              <w:pStyle w:val="12"/>
              <w:numPr>
                <w:ilvl w:val="0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6A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РЕГЛАМЕНТ ПРЕДОСТАВЛЕНИЯ УСЛУГИ</w:t>
            </w:r>
          </w:p>
        </w:tc>
      </w:tr>
      <w:tr w:rsidR="006468E5" w14:paraId="1C019F6F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6C" w14:textId="77777777" w:rsid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6D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Порядок взаимодействия сторон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9F6E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взаимодействия указан в Приложении №3 к договору оказания услуг.</w:t>
            </w:r>
          </w:p>
        </w:tc>
      </w:tr>
      <w:tr w:rsidR="006468E5" w14:paraId="1C019F80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70" w14:textId="77777777" w:rsidR="006468E5" w:rsidRPr="006468E5" w:rsidRDefault="006468E5" w:rsidP="006468E5">
            <w:pPr>
              <w:pStyle w:val="12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71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начала предоставления 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9F72" w14:textId="77777777" w:rsidR="006468E5" w:rsidRDefault="006468E5" w:rsidP="000B1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перед началом оказания услуги </w:t>
            </w:r>
            <w:r>
              <w:rPr>
                <w:b/>
                <w:sz w:val="24"/>
                <w:szCs w:val="24"/>
              </w:rPr>
              <w:t xml:space="preserve">обязательно </w:t>
            </w:r>
            <w:r>
              <w:rPr>
                <w:sz w:val="24"/>
                <w:szCs w:val="24"/>
              </w:rPr>
              <w:t>должен предоставить Исполнителю:</w:t>
            </w:r>
          </w:p>
          <w:p w14:paraId="7A0BE12A" w14:textId="77777777" w:rsidR="006468E5" w:rsidRDefault="00925B6E" w:rsidP="002725A7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36643F">
              <w:rPr>
                <w:rFonts w:ascii="Times New Roman" w:hAnsi="Times New Roman"/>
                <w:sz w:val="24"/>
                <w:szCs w:val="24"/>
                <w:lang w:val="ru-RU"/>
              </w:rPr>
              <w:t>даленный доступ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 ИСПКО</w:t>
            </w:r>
          </w:p>
          <w:p w14:paraId="7ABD37FF" w14:textId="77777777" w:rsidR="00F86BB3" w:rsidRDefault="00F86BB3" w:rsidP="00F86BB3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удаленный доступ к пользовательскому каталогу </w:t>
            </w:r>
          </w:p>
          <w:p w14:paraId="1D2BDAB3" w14:textId="77777777" w:rsidR="00601EEB" w:rsidRDefault="00275353" w:rsidP="00F86BB3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наличие процедуры формирование виртуальных машин</w:t>
            </w:r>
            <w:r w:rsidR="00601E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14:paraId="7FC3CD11" w14:textId="382A2D41" w:rsidR="00275353" w:rsidRDefault="00601EEB" w:rsidP="00F86BB3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наличие копии рабочей системы, которая может быть приведена в рабочее состояние в течении 30 минут.</w:t>
            </w:r>
          </w:p>
          <w:p w14:paraId="1C019F7F" w14:textId="12B7B3BB" w:rsidR="00601EEB" w:rsidRPr="00F86BB3" w:rsidRDefault="00601EEB" w:rsidP="002D3F96">
            <w:pPr>
              <w:pStyle w:val="12"/>
              <w:ind w:left="72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03CEBF4F" w14:textId="5D678D98" w:rsidR="00E234D7" w:rsidRDefault="00E234D7"/>
    <w:tbl>
      <w:tblPr>
        <w:tblW w:w="10440" w:type="dxa"/>
        <w:tblLayout w:type="fixed"/>
        <w:tblLook w:val="00A0" w:firstRow="1" w:lastRow="0" w:firstColumn="1" w:lastColumn="0" w:noHBand="0" w:noVBand="0"/>
      </w:tblPr>
      <w:tblGrid>
        <w:gridCol w:w="679"/>
        <w:gridCol w:w="3818"/>
        <w:gridCol w:w="5943"/>
      </w:tblGrid>
      <w:tr w:rsidR="00E234D7" w14:paraId="1C019F84" w14:textId="77777777" w:rsidTr="00F20683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81" w14:textId="77777777" w:rsidR="00E234D7" w:rsidRPr="006468E5" w:rsidRDefault="00E234D7" w:rsidP="00E234D7">
            <w:pPr>
              <w:pStyle w:val="12"/>
              <w:ind w:left="576" w:hanging="576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82" w14:textId="77777777" w:rsidR="00E234D7" w:rsidRPr="00E234D7" w:rsidRDefault="00E234D7" w:rsidP="00E234D7">
            <w:pPr>
              <w:rPr>
                <w:b/>
                <w:sz w:val="28"/>
                <w:szCs w:val="28"/>
              </w:rPr>
            </w:pPr>
            <w:r w:rsidRPr="00E234D7">
              <w:rPr>
                <w:b/>
                <w:sz w:val="28"/>
                <w:szCs w:val="28"/>
              </w:rPr>
              <w:t>Карточка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83" w14:textId="79F359DF" w:rsidR="00E234D7" w:rsidRPr="00E234D7" w:rsidRDefault="00E234D7" w:rsidP="00E234D7">
            <w:pPr>
              <w:rPr>
                <w:sz w:val="28"/>
                <w:szCs w:val="28"/>
                <w:lang w:val="en-US"/>
              </w:rPr>
            </w:pPr>
            <w:r w:rsidRPr="00E234D7">
              <w:rPr>
                <w:b/>
                <w:sz w:val="28"/>
                <w:szCs w:val="28"/>
              </w:rPr>
              <w:t>Функциональная поддержка ИСПКО</w:t>
            </w:r>
          </w:p>
        </w:tc>
      </w:tr>
      <w:tr w:rsidR="00E234D7" w14:paraId="1C019F89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85" w14:textId="77777777" w:rsidR="00E234D7" w:rsidRPr="00CE307B" w:rsidRDefault="00E234D7" w:rsidP="00E234D7">
            <w:pPr>
              <w:pStyle w:val="a5"/>
              <w:numPr>
                <w:ilvl w:val="0"/>
                <w:numId w:val="35"/>
              </w:numPr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86" w14:textId="77777777" w:rsidR="00E234D7" w:rsidRDefault="00E234D7" w:rsidP="00E234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9F87" w14:textId="5E48DDB3" w:rsidR="002725A7" w:rsidRDefault="00E234D7" w:rsidP="002725A7">
            <w:r w:rsidRPr="002725A7">
              <w:rPr>
                <w:sz w:val="24"/>
                <w:szCs w:val="24"/>
              </w:rPr>
              <w:t xml:space="preserve">Услуга обеспечивает пользователям </w:t>
            </w:r>
            <w:r w:rsidR="002725A7">
              <w:rPr>
                <w:sz w:val="24"/>
                <w:szCs w:val="24"/>
              </w:rPr>
              <w:t>консультационную поддержку по работе в ИСПКО</w:t>
            </w:r>
          </w:p>
          <w:p w14:paraId="1C019F88" w14:textId="5AAA82AE" w:rsidR="00E234D7" w:rsidRPr="00CE307B" w:rsidRDefault="00E234D7" w:rsidP="00E234D7">
            <w:pPr>
              <w:rPr>
                <w:sz w:val="24"/>
                <w:szCs w:val="24"/>
              </w:rPr>
            </w:pPr>
          </w:p>
        </w:tc>
      </w:tr>
      <w:tr w:rsidR="00E234D7" w14:paraId="1C019F93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019F8A" w14:textId="77777777" w:rsidR="00E234D7" w:rsidRPr="00CE307B" w:rsidRDefault="00E234D7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19F8B" w14:textId="77777777" w:rsidR="00E234D7" w:rsidRDefault="00E234D7" w:rsidP="00E234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Состав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9F8C" w14:textId="746166C4" w:rsidR="00E234D7" w:rsidRDefault="00E234D7" w:rsidP="00E23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предоставления ИТ-услуги Исполнитель осуществляет выполнение следующего перечня основных операций и работ:</w:t>
            </w:r>
          </w:p>
          <w:p w14:paraId="24179AEA" w14:textId="77777777" w:rsidR="00E234D7" w:rsidRDefault="00E234D7" w:rsidP="00E234D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Консультации пользователей по работе в ИСПКО;</w:t>
            </w:r>
            <w:r w:rsidRPr="00FB1489">
              <w:rPr>
                <w:szCs w:val="28"/>
                <w:lang w:val="ru-RU"/>
              </w:rPr>
              <w:t xml:space="preserve"> </w:t>
            </w:r>
          </w:p>
          <w:p w14:paraId="3B303EC8" w14:textId="389DC8AE" w:rsidR="00492544" w:rsidRPr="00492544" w:rsidRDefault="00492544" w:rsidP="00492544">
            <w:pPr>
              <w:pStyle w:val="a5"/>
              <w:numPr>
                <w:ilvl w:val="0"/>
                <w:numId w:val="15"/>
              </w:numPr>
              <w:rPr>
                <w:sz w:val="24"/>
                <w:szCs w:val="28"/>
                <w:lang w:val="ru-RU"/>
              </w:rPr>
            </w:pPr>
            <w:r w:rsidRPr="00492544">
              <w:rPr>
                <w:sz w:val="24"/>
                <w:szCs w:val="28"/>
                <w:lang w:val="ru-RU"/>
              </w:rPr>
              <w:t>Анализ запросов на доработку ИСПКО;</w:t>
            </w:r>
          </w:p>
          <w:p w14:paraId="1C019F92" w14:textId="1FCD6031" w:rsidR="00E234D7" w:rsidRPr="00E234D7" w:rsidRDefault="00E234D7" w:rsidP="00492544">
            <w:pPr>
              <w:pStyle w:val="af0"/>
              <w:ind w:left="360"/>
              <w:jc w:val="both"/>
              <w:rPr>
                <w:szCs w:val="28"/>
                <w:lang w:val="ru-RU"/>
              </w:rPr>
            </w:pPr>
          </w:p>
        </w:tc>
      </w:tr>
    </w:tbl>
    <w:tbl>
      <w:tblPr>
        <w:tblStyle w:val="ad"/>
        <w:tblW w:w="10440" w:type="dxa"/>
        <w:tblLayout w:type="fixed"/>
        <w:tblLook w:val="04A0" w:firstRow="1" w:lastRow="0" w:firstColumn="1" w:lastColumn="0" w:noHBand="0" w:noVBand="1"/>
      </w:tblPr>
      <w:tblGrid>
        <w:gridCol w:w="679"/>
        <w:gridCol w:w="3818"/>
        <w:gridCol w:w="5943"/>
      </w:tblGrid>
      <w:tr w:rsidR="006468E5" w14:paraId="1C019F96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94" w14:textId="77777777" w:rsidR="006468E5" w:rsidRDefault="006468E5" w:rsidP="00E234D7">
            <w:pPr>
              <w:pStyle w:val="a5"/>
              <w:numPr>
                <w:ilvl w:val="0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95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ПАРАМЕТРЫ ИТ-УСЛУГИ</w:t>
            </w:r>
          </w:p>
        </w:tc>
      </w:tr>
      <w:tr w:rsidR="006468E5" w14:paraId="1C019F9A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97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98" w14:textId="77777777" w:rsidR="006468E5" w:rsidRPr="00E234D7" w:rsidRDefault="006468E5" w:rsidP="000B1E17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Время проведения регламентных работ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99" w14:textId="1BD4659A" w:rsidR="006468E5" w:rsidRPr="00CE307B" w:rsidRDefault="007C63FC" w:rsidP="000B1E17">
            <w:pPr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выходным дням</w:t>
            </w:r>
          </w:p>
        </w:tc>
      </w:tr>
      <w:tr w:rsidR="006468E5" w14:paraId="1C019FA0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9B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9C" w14:textId="77777777" w:rsidR="006468E5" w:rsidRPr="00E234D7" w:rsidRDefault="006468E5" w:rsidP="000B1E17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Описание резервного копирования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5232" w14:textId="77777777" w:rsidR="00492544" w:rsidRPr="008536D1" w:rsidRDefault="00492544" w:rsidP="00492544">
            <w:pPr>
              <w:ind w:left="28" w:right="28"/>
              <w:rPr>
                <w:sz w:val="24"/>
                <w:szCs w:val="24"/>
                <w:lang w:val="ru-RU"/>
              </w:rPr>
            </w:pPr>
            <w:bookmarkStart w:id="1" w:name="_GoBack"/>
            <w:r w:rsidRPr="008536D1">
              <w:rPr>
                <w:sz w:val="24"/>
                <w:szCs w:val="24"/>
                <w:lang w:val="ru-RU"/>
              </w:rPr>
              <w:t>Расписание резервного копирования: - ежедневно</w:t>
            </w:r>
          </w:p>
          <w:p w14:paraId="3C70138B" w14:textId="77777777" w:rsidR="00492544" w:rsidRPr="008536D1" w:rsidRDefault="00492544" w:rsidP="00492544">
            <w:pPr>
              <w:ind w:left="28" w:right="28"/>
              <w:rPr>
                <w:sz w:val="24"/>
                <w:szCs w:val="24"/>
                <w:lang w:val="ru-RU"/>
              </w:rPr>
            </w:pPr>
            <w:r w:rsidRPr="008536D1">
              <w:rPr>
                <w:sz w:val="24"/>
                <w:szCs w:val="24"/>
                <w:lang w:val="ru-RU"/>
              </w:rPr>
              <w:t>Глубина (срок) хранения данных резервного копирования: - 3</w:t>
            </w:r>
            <w:r w:rsidRPr="008536D1">
              <w:rPr>
                <w:sz w:val="24"/>
                <w:szCs w:val="24"/>
                <w:lang w:val="ru-RU"/>
              </w:rPr>
              <w:t xml:space="preserve"> </w:t>
            </w:r>
            <w:r w:rsidRPr="008536D1">
              <w:rPr>
                <w:sz w:val="24"/>
                <w:szCs w:val="24"/>
                <w:lang w:val="ru-RU"/>
              </w:rPr>
              <w:t>года</w:t>
            </w:r>
          </w:p>
          <w:bookmarkEnd w:id="1"/>
          <w:p w14:paraId="1C019F9F" w14:textId="05B536C9" w:rsidR="006468E5" w:rsidRPr="00CE307B" w:rsidRDefault="00492544" w:rsidP="000B1E17">
            <w:pPr>
              <w:ind w:left="28" w:right="28"/>
              <w:rPr>
                <w:i/>
                <w:sz w:val="24"/>
                <w:szCs w:val="24"/>
                <w:lang w:val="ru-RU"/>
              </w:rPr>
            </w:pPr>
            <w:r w:rsidRPr="00492544">
              <w:rPr>
                <w:sz w:val="24"/>
                <w:szCs w:val="24"/>
                <w:lang w:val="ru-RU"/>
              </w:rPr>
              <w:t>Максимальный период, за который данные могут быть утеряны при восстановлении системы: - день</w:t>
            </w:r>
          </w:p>
        </w:tc>
      </w:tr>
      <w:tr w:rsidR="006468E5" w14:paraId="1C019FA4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A1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A2" w14:textId="51319619" w:rsidR="006468E5" w:rsidRPr="00E234D7" w:rsidRDefault="006468E5" w:rsidP="00900D31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Доступность 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A3" w14:textId="7E82F1DC" w:rsidR="006468E5" w:rsidRPr="002D3F96" w:rsidRDefault="00492544" w:rsidP="004925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95%</w:t>
            </w:r>
          </w:p>
        </w:tc>
      </w:tr>
      <w:tr w:rsidR="006468E5" w14:paraId="1C019FA8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A5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A6" w14:textId="77777777" w:rsidR="006468E5" w:rsidRPr="00CE307B" w:rsidRDefault="006468E5" w:rsidP="000B1E17">
            <w:pPr>
              <w:rPr>
                <w:b/>
                <w:sz w:val="24"/>
                <w:szCs w:val="24"/>
                <w:lang w:val="ru-RU"/>
              </w:rPr>
            </w:pPr>
            <w:r w:rsidRPr="00CE307B">
              <w:rPr>
                <w:b/>
                <w:sz w:val="24"/>
                <w:szCs w:val="24"/>
                <w:lang w:val="ru-RU"/>
              </w:rPr>
              <w:t>Параметры исполнения инцидентов и стандартных запросов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A7" w14:textId="00857611" w:rsidR="006468E5" w:rsidRPr="00CE307B" w:rsidRDefault="006468E5" w:rsidP="00492544">
            <w:pPr>
              <w:rPr>
                <w:sz w:val="24"/>
                <w:szCs w:val="24"/>
                <w:lang w:val="ru-RU"/>
              </w:rPr>
            </w:pPr>
            <w:r w:rsidRPr="00CE307B">
              <w:rPr>
                <w:sz w:val="24"/>
                <w:szCs w:val="24"/>
                <w:lang w:val="ru-RU"/>
              </w:rPr>
              <w:t xml:space="preserve">Согласно </w:t>
            </w:r>
            <w:r w:rsidR="00492544">
              <w:rPr>
                <w:sz w:val="24"/>
                <w:szCs w:val="24"/>
                <w:lang w:val="ru-RU"/>
              </w:rPr>
              <w:t>с</w:t>
            </w:r>
            <w:r w:rsidR="00492544" w:rsidRPr="00CE307B">
              <w:rPr>
                <w:sz w:val="24"/>
                <w:szCs w:val="24"/>
                <w:lang w:val="ru-RU"/>
              </w:rPr>
              <w:t>оглашению</w:t>
            </w:r>
            <w:r w:rsidR="00492544">
              <w:rPr>
                <w:sz w:val="24"/>
                <w:szCs w:val="24"/>
                <w:lang w:val="ru-RU"/>
              </w:rPr>
              <w:t xml:space="preserve"> </w:t>
            </w:r>
            <w:r w:rsidRPr="00CE307B">
              <w:rPr>
                <w:sz w:val="24"/>
                <w:szCs w:val="24"/>
                <w:lang w:val="ru-RU"/>
              </w:rPr>
              <w:t>об уровне обслуживания (Приложение №2 к договору на оказание информационно-технологических услуг).</w:t>
            </w:r>
          </w:p>
        </w:tc>
      </w:tr>
      <w:tr w:rsidR="006468E5" w14:paraId="1C019FAC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A9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AA" w14:textId="77777777" w:rsidR="006468E5" w:rsidRPr="00E234D7" w:rsidRDefault="006468E5" w:rsidP="000B1E17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Прочие параметры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AB" w14:textId="77777777" w:rsidR="006468E5" w:rsidRDefault="006468E5" w:rsidP="000B1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68E5" w14:paraId="1C019FAF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AD" w14:textId="77777777" w:rsidR="006468E5" w:rsidRDefault="006468E5" w:rsidP="00E234D7">
            <w:pPr>
              <w:pStyle w:val="a5"/>
              <w:numPr>
                <w:ilvl w:val="0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AE" w14:textId="77777777" w:rsidR="006468E5" w:rsidRPr="00CE307B" w:rsidRDefault="006468E5" w:rsidP="000B1E17">
            <w:pPr>
              <w:rPr>
                <w:b/>
                <w:sz w:val="24"/>
                <w:szCs w:val="24"/>
                <w:lang w:val="ru-RU"/>
              </w:rPr>
            </w:pPr>
            <w:r w:rsidRPr="00CE307B">
              <w:rPr>
                <w:b/>
                <w:sz w:val="24"/>
                <w:szCs w:val="24"/>
                <w:lang w:val="ru-RU"/>
              </w:rPr>
              <w:t>УСЛОВИЯ ПРЕДОСТАВЛЕНИЯ ИТ-УСЛУГИ И ОГРАНИЧЕНИЯ</w:t>
            </w:r>
          </w:p>
        </w:tc>
      </w:tr>
      <w:tr w:rsidR="006468E5" w14:paraId="1C019FB3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B0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019FB1" w14:textId="6B3AE6F6" w:rsidR="006468E5" w:rsidRPr="00047DD4" w:rsidRDefault="006468E5" w:rsidP="00047DD4">
            <w:pPr>
              <w:rPr>
                <w:b/>
                <w:sz w:val="24"/>
                <w:szCs w:val="24"/>
                <w:lang w:val="ru-RU" w:eastAsia="de-DE"/>
              </w:rPr>
            </w:pPr>
            <w:r w:rsidRPr="00CE307B">
              <w:rPr>
                <w:b/>
                <w:sz w:val="24"/>
                <w:szCs w:val="24"/>
                <w:lang w:val="ru-RU" w:eastAsia="de-DE"/>
              </w:rPr>
              <w:t xml:space="preserve">Максимальное количество обращений пользователей, </w:t>
            </w:r>
            <w:r w:rsidRPr="00CE307B">
              <w:rPr>
                <w:b/>
                <w:sz w:val="24"/>
                <w:szCs w:val="24"/>
                <w:lang w:val="ru-RU"/>
              </w:rPr>
              <w:t xml:space="preserve">которые могут быть выполнены </w:t>
            </w:r>
            <w:r w:rsidR="003C10FD">
              <w:rPr>
                <w:b/>
                <w:sz w:val="24"/>
                <w:szCs w:val="24"/>
                <w:lang w:val="ru-RU"/>
              </w:rPr>
              <w:t>с</w:t>
            </w:r>
            <w:r w:rsidR="003C10FD" w:rsidRPr="00CE307B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E307B">
              <w:rPr>
                <w:b/>
                <w:sz w:val="24"/>
                <w:szCs w:val="24"/>
                <w:lang w:val="ru-RU"/>
              </w:rPr>
              <w:t>нарушени</w:t>
            </w:r>
            <w:r w:rsidR="003C10FD">
              <w:rPr>
                <w:b/>
                <w:sz w:val="24"/>
                <w:szCs w:val="24"/>
                <w:lang w:val="ru-RU"/>
              </w:rPr>
              <w:t>ем</w:t>
            </w:r>
            <w:r w:rsidRPr="00CE307B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</w:rPr>
              <w:t>SLA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9FB2" w14:textId="7E2B8149" w:rsidR="006468E5" w:rsidRPr="006F73E9" w:rsidRDefault="006468E5" w:rsidP="007C63FC">
            <w:pPr>
              <w:rPr>
                <w:sz w:val="24"/>
                <w:szCs w:val="24"/>
                <w:lang w:val="ru-RU" w:eastAsia="de-DE"/>
              </w:rPr>
            </w:pPr>
            <w:r>
              <w:rPr>
                <w:sz w:val="24"/>
                <w:szCs w:val="24"/>
                <w:lang w:val="ru-RU"/>
              </w:rPr>
              <w:t xml:space="preserve">Не более </w:t>
            </w:r>
            <w:r w:rsidR="007C63FC">
              <w:rPr>
                <w:sz w:val="24"/>
                <w:szCs w:val="24"/>
                <w:lang w:val="ru-RU"/>
              </w:rPr>
              <w:t>5% от общего объема обращений в месяц</w:t>
            </w:r>
          </w:p>
        </w:tc>
      </w:tr>
      <w:tr w:rsidR="006468E5" w14:paraId="1C019FB7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B4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B5" w14:textId="77777777" w:rsidR="006468E5" w:rsidRPr="00E234D7" w:rsidRDefault="006468E5" w:rsidP="000B1E17">
            <w:pPr>
              <w:rPr>
                <w:b/>
                <w:sz w:val="24"/>
                <w:szCs w:val="24"/>
                <w:lang w:val="ru-RU" w:eastAsia="de-DE"/>
              </w:rPr>
            </w:pPr>
            <w:r w:rsidRPr="00E234D7">
              <w:rPr>
                <w:b/>
                <w:sz w:val="24"/>
                <w:szCs w:val="24"/>
                <w:lang w:val="ru-RU" w:eastAsia="de-DE"/>
              </w:rPr>
              <w:t>Прочие условия и ограничения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19FB6" w14:textId="77777777" w:rsidR="006468E5" w:rsidRDefault="006468E5" w:rsidP="000B1E17">
            <w:pPr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>-</w:t>
            </w:r>
          </w:p>
        </w:tc>
      </w:tr>
      <w:tr w:rsidR="006468E5" w14:paraId="1C019FBA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B8" w14:textId="77777777" w:rsidR="006468E5" w:rsidRDefault="006468E5" w:rsidP="00E234D7">
            <w:pPr>
              <w:pStyle w:val="a5"/>
              <w:numPr>
                <w:ilvl w:val="0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B9" w14:textId="77777777" w:rsidR="006468E5" w:rsidRDefault="006468E5" w:rsidP="000B1E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РЕГЛАМЕНТ ПРЕДОСТАВЛЕНИЯ УСЛУГИ</w:t>
            </w:r>
          </w:p>
        </w:tc>
      </w:tr>
      <w:tr w:rsidR="006468E5" w14:paraId="1C019FE7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BB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BC" w14:textId="77777777" w:rsidR="006468E5" w:rsidRPr="00E234D7" w:rsidRDefault="006468E5" w:rsidP="000B1E17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Порядок взаимодействия сторон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9FE6" w14:textId="75F133B9" w:rsidR="006468E5" w:rsidRPr="007C63FC" w:rsidRDefault="006468E5" w:rsidP="000B1E17">
            <w:pPr>
              <w:rPr>
                <w:sz w:val="24"/>
                <w:szCs w:val="24"/>
                <w:lang w:val="ru-RU"/>
              </w:rPr>
            </w:pPr>
            <w:r w:rsidRPr="00CE307B">
              <w:rPr>
                <w:sz w:val="24"/>
                <w:szCs w:val="24"/>
                <w:lang w:val="ru-RU"/>
              </w:rPr>
              <w:t>Общий порядок взаимодействия указан в Приложении №3 к договору оказания услуг.</w:t>
            </w:r>
          </w:p>
        </w:tc>
      </w:tr>
      <w:tr w:rsidR="006468E5" w14:paraId="1C019FF4" w14:textId="77777777" w:rsidTr="000B1E17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19FE8" w14:textId="77777777" w:rsidR="006468E5" w:rsidRDefault="006468E5" w:rsidP="00E234D7">
            <w:pPr>
              <w:pStyle w:val="a5"/>
              <w:numPr>
                <w:ilvl w:val="1"/>
                <w:numId w:val="35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019FE9" w14:textId="77777777" w:rsidR="006468E5" w:rsidRPr="00E234D7" w:rsidRDefault="006468E5" w:rsidP="000B1E17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Условия начала предоставления 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4631" w14:textId="77777777" w:rsidR="00C754DE" w:rsidRPr="00492544" w:rsidRDefault="00C754DE" w:rsidP="00C754DE">
            <w:pPr>
              <w:rPr>
                <w:sz w:val="24"/>
                <w:szCs w:val="24"/>
                <w:lang w:val="ru-RU"/>
              </w:rPr>
            </w:pPr>
            <w:r w:rsidRPr="00C86357">
              <w:rPr>
                <w:sz w:val="24"/>
                <w:szCs w:val="24"/>
                <w:lang w:val="ru-RU"/>
              </w:rPr>
              <w:t xml:space="preserve">Заказчик перед началом оказания услуги </w:t>
            </w:r>
            <w:r w:rsidRPr="00C86357">
              <w:rPr>
                <w:b/>
                <w:sz w:val="24"/>
                <w:szCs w:val="24"/>
                <w:lang w:val="ru-RU"/>
              </w:rPr>
              <w:t xml:space="preserve">обязательно </w:t>
            </w:r>
            <w:r w:rsidRPr="00C86357">
              <w:rPr>
                <w:sz w:val="24"/>
                <w:szCs w:val="24"/>
                <w:lang w:val="ru-RU"/>
              </w:rPr>
              <w:t>должен предоставить Исполнителю:</w:t>
            </w:r>
          </w:p>
          <w:p w14:paraId="1D61A410" w14:textId="77777777" w:rsidR="00C754DE" w:rsidRDefault="00C754DE" w:rsidP="00C754DE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удаленный доступ к ИСПКО</w:t>
            </w:r>
          </w:p>
          <w:p w14:paraId="1C019FF3" w14:textId="45DFC09F" w:rsidR="006468E5" w:rsidRDefault="00C754DE" w:rsidP="00C754DE">
            <w:pPr>
              <w:pStyle w:val="a5"/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удаленный доступ к пользовательскому каталогу</w:t>
            </w:r>
          </w:p>
        </w:tc>
      </w:tr>
    </w:tbl>
    <w:p w14:paraId="055EE3C0" w14:textId="77777777" w:rsidR="00E234D7" w:rsidRDefault="00E234D7"/>
    <w:tbl>
      <w:tblPr>
        <w:tblW w:w="10440" w:type="dxa"/>
        <w:tblLayout w:type="fixed"/>
        <w:tblLook w:val="00A0" w:firstRow="1" w:lastRow="0" w:firstColumn="1" w:lastColumn="0" w:noHBand="0" w:noVBand="0"/>
      </w:tblPr>
      <w:tblGrid>
        <w:gridCol w:w="679"/>
        <w:gridCol w:w="3818"/>
        <w:gridCol w:w="5943"/>
      </w:tblGrid>
      <w:tr w:rsidR="00047DD4" w14:paraId="09BAA9B4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F2696C" w14:textId="77777777" w:rsidR="00047DD4" w:rsidRPr="006468E5" w:rsidRDefault="00047DD4" w:rsidP="00B07255">
            <w:pPr>
              <w:pStyle w:val="12"/>
              <w:ind w:left="576" w:hanging="576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C2F6A0" w14:textId="77777777" w:rsidR="00047DD4" w:rsidRPr="00E234D7" w:rsidRDefault="00047DD4" w:rsidP="00B07255">
            <w:pPr>
              <w:rPr>
                <w:b/>
                <w:sz w:val="28"/>
                <w:szCs w:val="28"/>
              </w:rPr>
            </w:pPr>
            <w:r w:rsidRPr="00E234D7">
              <w:rPr>
                <w:b/>
                <w:sz w:val="28"/>
                <w:szCs w:val="28"/>
              </w:rPr>
              <w:t>Карточка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4047" w14:textId="16C9F666" w:rsidR="00047DD4" w:rsidRPr="00900D31" w:rsidRDefault="00047DD4" w:rsidP="00B0725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Наст</w:t>
            </w:r>
            <w:r w:rsidR="00FC5069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ойка дополнит</w:t>
            </w:r>
            <w:r w:rsidR="006D16E2"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льного функционала в</w:t>
            </w:r>
            <w:r w:rsidRPr="00E234D7">
              <w:rPr>
                <w:b/>
                <w:sz w:val="28"/>
                <w:szCs w:val="28"/>
              </w:rPr>
              <w:t xml:space="preserve"> ИСПКО</w:t>
            </w:r>
          </w:p>
        </w:tc>
      </w:tr>
      <w:tr w:rsidR="00047DD4" w14:paraId="4E5AF6DE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0D23EC" w14:textId="77777777" w:rsidR="00047DD4" w:rsidRPr="00CE307B" w:rsidRDefault="00047DD4" w:rsidP="00900D31">
            <w:pPr>
              <w:pStyle w:val="a5"/>
              <w:numPr>
                <w:ilvl w:val="0"/>
                <w:numId w:val="37"/>
              </w:numPr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280427" w14:textId="77777777" w:rsidR="00047DD4" w:rsidRDefault="00047DD4" w:rsidP="00B072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ОПИСАНИЕ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29D4" w14:textId="66F89ABF" w:rsidR="00047DD4" w:rsidRDefault="00047DD4" w:rsidP="00B07255">
            <w:r w:rsidRPr="002725A7"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t>настройке дополнительного функционала в   ИСПКО</w:t>
            </w:r>
          </w:p>
          <w:p w14:paraId="063585CE" w14:textId="77777777" w:rsidR="00047DD4" w:rsidRPr="00CE307B" w:rsidRDefault="00047DD4" w:rsidP="00B07255">
            <w:pPr>
              <w:rPr>
                <w:sz w:val="24"/>
                <w:szCs w:val="24"/>
              </w:rPr>
            </w:pPr>
          </w:p>
        </w:tc>
      </w:tr>
      <w:tr w:rsidR="00047DD4" w14:paraId="60CBECDC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BD83FC" w14:textId="77777777" w:rsidR="00047DD4" w:rsidRPr="00CE307B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7D0C27" w14:textId="77777777" w:rsidR="00047DD4" w:rsidRDefault="00047DD4" w:rsidP="00B072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Состав ИТ-услуги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F115" w14:textId="77777777" w:rsidR="00047DD4" w:rsidRDefault="00047DD4" w:rsidP="00B07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предоставления ИТ-услуги Исполнитель осуществляет выполнение следующего перечня основных операций и работ:</w:t>
            </w:r>
          </w:p>
          <w:p w14:paraId="34681F9F" w14:textId="77777777" w:rsidR="00047DD4" w:rsidRPr="00AF4383" w:rsidRDefault="00047DD4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 w:rsidRPr="00AF4383">
              <w:rPr>
                <w:szCs w:val="28"/>
                <w:lang w:val="ru-RU"/>
              </w:rPr>
              <w:t>Внесение изменений в справочники и списки элементов;</w:t>
            </w:r>
          </w:p>
          <w:p w14:paraId="1991DF98" w14:textId="77777777" w:rsidR="00047DD4" w:rsidRPr="00AF4383" w:rsidRDefault="00047DD4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 w:rsidRPr="00AF4383">
              <w:rPr>
                <w:szCs w:val="28"/>
                <w:lang w:val="ru-RU"/>
              </w:rPr>
              <w:t>Внесение изменений в алгоритмы расчетов, формы, отчеты;</w:t>
            </w:r>
          </w:p>
          <w:p w14:paraId="0C3B92FA" w14:textId="77777777" w:rsidR="00047DD4" w:rsidRPr="00AF4383" w:rsidRDefault="00047DD4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 w:rsidRPr="00AF4383">
              <w:rPr>
                <w:szCs w:val="28"/>
                <w:lang w:val="ru-RU"/>
              </w:rPr>
              <w:t>Внесение изменений в процедуры и механизмы загрузки данных;</w:t>
            </w:r>
          </w:p>
          <w:p w14:paraId="6482429B" w14:textId="77777777" w:rsidR="00047DD4" w:rsidRPr="00AF4383" w:rsidRDefault="00047DD4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 w:rsidRPr="00AF4383">
              <w:rPr>
                <w:szCs w:val="28"/>
                <w:lang w:val="ru-RU"/>
              </w:rPr>
              <w:t>Внесение изменений в настройки прав доступа;</w:t>
            </w:r>
          </w:p>
          <w:p w14:paraId="74422094" w14:textId="77777777" w:rsidR="00047DD4" w:rsidRDefault="00047DD4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 w:rsidRPr="00AF4383">
              <w:rPr>
                <w:szCs w:val="28"/>
                <w:lang w:val="ru-RU"/>
              </w:rPr>
              <w:t>Внесение изменений в пользовательскую документацию по результатам выполненных изменений в настройках Системы;</w:t>
            </w:r>
          </w:p>
          <w:p w14:paraId="43E89B39" w14:textId="18AA4967" w:rsidR="00F86BB3" w:rsidRDefault="00F86BB3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Обновление версии;</w:t>
            </w:r>
          </w:p>
          <w:p w14:paraId="57CEACB0" w14:textId="77777777" w:rsidR="00F86BB3" w:rsidRDefault="00F86BB3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Копирование приложений;</w:t>
            </w:r>
          </w:p>
          <w:p w14:paraId="6DEF9B3F" w14:textId="0817411C" w:rsidR="00900A01" w:rsidRPr="00900A01" w:rsidRDefault="00900A01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Тестирование алгоритмов;</w:t>
            </w:r>
          </w:p>
          <w:p w14:paraId="5288AFC5" w14:textId="75A1A8F3" w:rsidR="00047DD4" w:rsidRPr="00E234D7" w:rsidRDefault="00047DD4" w:rsidP="00C86357">
            <w:pPr>
              <w:pStyle w:val="af0"/>
              <w:numPr>
                <w:ilvl w:val="0"/>
                <w:numId w:val="15"/>
              </w:numPr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Прочие работы, связанные с настройкой системы ИСПКО</w:t>
            </w:r>
          </w:p>
        </w:tc>
      </w:tr>
    </w:tbl>
    <w:tbl>
      <w:tblPr>
        <w:tblStyle w:val="ad"/>
        <w:tblW w:w="10440" w:type="dxa"/>
        <w:tblLayout w:type="fixed"/>
        <w:tblLook w:val="04A0" w:firstRow="1" w:lastRow="0" w:firstColumn="1" w:lastColumn="0" w:noHBand="0" w:noVBand="1"/>
      </w:tblPr>
      <w:tblGrid>
        <w:gridCol w:w="679"/>
        <w:gridCol w:w="3818"/>
        <w:gridCol w:w="5943"/>
      </w:tblGrid>
      <w:tr w:rsidR="00047DD4" w14:paraId="7C0273A1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4AA96A" w14:textId="1C23B5FA" w:rsidR="00047DD4" w:rsidRDefault="00047DD4" w:rsidP="00900D31">
            <w:pPr>
              <w:pStyle w:val="a5"/>
              <w:numPr>
                <w:ilvl w:val="0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51F3CA" w14:textId="77777777" w:rsidR="00047DD4" w:rsidRDefault="00047DD4" w:rsidP="00B072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ПАРАМЕТРЫ ИТ-УСЛУГИ</w:t>
            </w:r>
          </w:p>
        </w:tc>
      </w:tr>
      <w:tr w:rsidR="00047DD4" w14:paraId="21C7B32D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1AF33C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F1EF21" w14:textId="77777777" w:rsidR="00047DD4" w:rsidRPr="00E234D7" w:rsidRDefault="00047DD4" w:rsidP="00B07255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Время проведения регламентных работ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B6E1" w14:textId="77777777" w:rsidR="00047DD4" w:rsidRPr="00CE307B" w:rsidRDefault="00047DD4" w:rsidP="00B07255">
            <w:pPr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выходным дням</w:t>
            </w:r>
          </w:p>
        </w:tc>
      </w:tr>
      <w:tr w:rsidR="00047DD4" w14:paraId="72C3751C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318C3C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DD86D4" w14:textId="77777777" w:rsidR="00047DD4" w:rsidRPr="00E234D7" w:rsidRDefault="00047DD4" w:rsidP="00B07255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Описание резервного копирования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EFAF" w14:textId="77777777" w:rsidR="00492544" w:rsidRPr="008536D1" w:rsidRDefault="00492544" w:rsidP="00492544">
            <w:pPr>
              <w:ind w:left="28" w:right="28"/>
              <w:rPr>
                <w:sz w:val="24"/>
                <w:szCs w:val="24"/>
                <w:lang w:val="ru-RU"/>
              </w:rPr>
            </w:pPr>
            <w:r w:rsidRPr="008536D1">
              <w:rPr>
                <w:sz w:val="24"/>
                <w:szCs w:val="24"/>
                <w:lang w:val="ru-RU"/>
              </w:rPr>
              <w:t>Расписание резервного копирования: - ежедневно</w:t>
            </w:r>
          </w:p>
          <w:p w14:paraId="2F4DD34F" w14:textId="77777777" w:rsidR="00492544" w:rsidRPr="008536D1" w:rsidRDefault="00492544" w:rsidP="00492544">
            <w:pPr>
              <w:ind w:left="28" w:right="28"/>
              <w:rPr>
                <w:sz w:val="24"/>
                <w:szCs w:val="24"/>
                <w:lang w:val="ru-RU"/>
              </w:rPr>
            </w:pPr>
            <w:r w:rsidRPr="008536D1">
              <w:rPr>
                <w:sz w:val="24"/>
                <w:szCs w:val="24"/>
                <w:lang w:val="ru-RU"/>
              </w:rPr>
              <w:t>Глубина (срок) хранения данных резервного копирования: - 3</w:t>
            </w:r>
            <w:r w:rsidRPr="008536D1">
              <w:rPr>
                <w:sz w:val="24"/>
                <w:szCs w:val="24"/>
                <w:lang w:val="ru-RU"/>
              </w:rPr>
              <w:t xml:space="preserve"> </w:t>
            </w:r>
            <w:r w:rsidRPr="008536D1">
              <w:rPr>
                <w:sz w:val="24"/>
                <w:szCs w:val="24"/>
                <w:lang w:val="ru-RU"/>
              </w:rPr>
              <w:t>года</w:t>
            </w:r>
          </w:p>
          <w:p w14:paraId="45EEBC88" w14:textId="7E4ECAD2" w:rsidR="00047DD4" w:rsidRPr="00CE307B" w:rsidRDefault="00492544" w:rsidP="00B07255">
            <w:pPr>
              <w:ind w:left="28" w:right="28"/>
              <w:rPr>
                <w:i/>
                <w:sz w:val="24"/>
                <w:szCs w:val="24"/>
                <w:lang w:val="ru-RU"/>
              </w:rPr>
            </w:pPr>
            <w:r w:rsidRPr="00492544">
              <w:rPr>
                <w:sz w:val="24"/>
                <w:szCs w:val="24"/>
                <w:lang w:val="ru-RU"/>
              </w:rPr>
              <w:t>Максимальный период, за который данные могут быть утеряны при восстановлении системы: - день</w:t>
            </w:r>
          </w:p>
        </w:tc>
      </w:tr>
      <w:tr w:rsidR="00047DD4" w14:paraId="28B47AD6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70ACDB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A426CD" w14:textId="705B6FAE" w:rsidR="00047DD4" w:rsidRPr="00E234D7" w:rsidRDefault="00047DD4" w:rsidP="00F86BB3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Доступность 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46C3" w14:textId="77777777" w:rsidR="00047DD4" w:rsidRDefault="00047DD4" w:rsidP="00B072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47DD4" w14:paraId="3335BFF9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D92EF9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EBC805" w14:textId="77777777" w:rsidR="00047DD4" w:rsidRPr="00CE307B" w:rsidRDefault="00047DD4" w:rsidP="00B07255">
            <w:pPr>
              <w:rPr>
                <w:b/>
                <w:sz w:val="24"/>
                <w:szCs w:val="24"/>
                <w:lang w:val="ru-RU"/>
              </w:rPr>
            </w:pPr>
            <w:r w:rsidRPr="00CE307B">
              <w:rPr>
                <w:b/>
                <w:sz w:val="24"/>
                <w:szCs w:val="24"/>
                <w:lang w:val="ru-RU"/>
              </w:rPr>
              <w:t>Параметры исполнения инцидентов и стандартных запросов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3F2E" w14:textId="5AF09CD4" w:rsidR="00047DD4" w:rsidRPr="00CE307B" w:rsidRDefault="00047DD4" w:rsidP="00B0725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согласованию сторон</w:t>
            </w:r>
          </w:p>
        </w:tc>
      </w:tr>
      <w:tr w:rsidR="00047DD4" w14:paraId="36527DA0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127B64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146D30" w14:textId="77777777" w:rsidR="00047DD4" w:rsidRPr="00E234D7" w:rsidRDefault="00047DD4" w:rsidP="00B07255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Прочие параметры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BDAE" w14:textId="4509382F" w:rsidR="00047DD4" w:rsidRPr="00492544" w:rsidRDefault="00492544" w:rsidP="0077143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047DD4" w14:paraId="008D2FC2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AA2C8F" w14:textId="77777777" w:rsidR="00047DD4" w:rsidRDefault="00047DD4" w:rsidP="00900D31">
            <w:pPr>
              <w:pStyle w:val="a5"/>
              <w:numPr>
                <w:ilvl w:val="0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7C1DBA" w14:textId="77777777" w:rsidR="00047DD4" w:rsidRPr="00CE307B" w:rsidRDefault="00047DD4" w:rsidP="00B07255">
            <w:pPr>
              <w:rPr>
                <w:b/>
                <w:sz w:val="24"/>
                <w:szCs w:val="24"/>
                <w:lang w:val="ru-RU"/>
              </w:rPr>
            </w:pPr>
            <w:r w:rsidRPr="00CE307B">
              <w:rPr>
                <w:b/>
                <w:sz w:val="24"/>
                <w:szCs w:val="24"/>
                <w:lang w:val="ru-RU"/>
              </w:rPr>
              <w:t>УСЛОВИЯ ПРЕДОСТАВЛЕНИЯ ИТ-УСЛУГИ И ОГРАНИЧЕНИЯ</w:t>
            </w:r>
          </w:p>
        </w:tc>
      </w:tr>
      <w:tr w:rsidR="00047DD4" w14:paraId="524616C1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6DC805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9F378A" w14:textId="77777777" w:rsidR="00047DD4" w:rsidRPr="00047DD4" w:rsidRDefault="00047DD4" w:rsidP="00B07255">
            <w:pPr>
              <w:rPr>
                <w:b/>
                <w:sz w:val="24"/>
                <w:szCs w:val="24"/>
                <w:lang w:val="ru-RU" w:eastAsia="de-DE"/>
              </w:rPr>
            </w:pPr>
            <w:r w:rsidRPr="00CE307B">
              <w:rPr>
                <w:b/>
                <w:sz w:val="24"/>
                <w:szCs w:val="24"/>
                <w:lang w:val="ru-RU" w:eastAsia="de-DE"/>
              </w:rPr>
              <w:t xml:space="preserve">Максимальное количество обращений пользователей, </w:t>
            </w:r>
            <w:r w:rsidRPr="00CE307B">
              <w:rPr>
                <w:b/>
                <w:sz w:val="24"/>
                <w:szCs w:val="24"/>
                <w:lang w:val="ru-RU"/>
              </w:rPr>
              <w:t xml:space="preserve">которые могут быть выполнены </w:t>
            </w:r>
            <w:r>
              <w:rPr>
                <w:b/>
                <w:sz w:val="24"/>
                <w:szCs w:val="24"/>
                <w:lang w:val="ru-RU"/>
              </w:rPr>
              <w:t>с</w:t>
            </w:r>
            <w:r w:rsidRPr="00CE307B">
              <w:rPr>
                <w:b/>
                <w:sz w:val="24"/>
                <w:szCs w:val="24"/>
                <w:lang w:val="ru-RU"/>
              </w:rPr>
              <w:t xml:space="preserve"> нарушени</w:t>
            </w:r>
            <w:r>
              <w:rPr>
                <w:b/>
                <w:sz w:val="24"/>
                <w:szCs w:val="24"/>
                <w:lang w:val="ru-RU"/>
              </w:rPr>
              <w:t>ем</w:t>
            </w:r>
            <w:r w:rsidRPr="00CE307B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</w:rPr>
              <w:t>SLA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98A1" w14:textId="77777777" w:rsidR="00047DD4" w:rsidRPr="006F73E9" w:rsidRDefault="00047DD4" w:rsidP="00B07255">
            <w:pPr>
              <w:rPr>
                <w:sz w:val="24"/>
                <w:szCs w:val="24"/>
                <w:lang w:val="ru-RU" w:eastAsia="de-DE"/>
              </w:rPr>
            </w:pPr>
            <w:r>
              <w:rPr>
                <w:sz w:val="24"/>
                <w:szCs w:val="24"/>
                <w:lang w:val="ru-RU"/>
              </w:rPr>
              <w:t>Не более 5% от общего объема обращений в месяц</w:t>
            </w:r>
          </w:p>
        </w:tc>
      </w:tr>
      <w:tr w:rsidR="00047DD4" w14:paraId="572D997C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E3C1C7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8DDD0F" w14:textId="77777777" w:rsidR="00047DD4" w:rsidRPr="00E234D7" w:rsidRDefault="00047DD4" w:rsidP="00B07255">
            <w:pPr>
              <w:rPr>
                <w:b/>
                <w:sz w:val="24"/>
                <w:szCs w:val="24"/>
                <w:lang w:val="ru-RU" w:eastAsia="de-DE"/>
              </w:rPr>
            </w:pPr>
            <w:r w:rsidRPr="00E234D7">
              <w:rPr>
                <w:b/>
                <w:sz w:val="24"/>
                <w:szCs w:val="24"/>
                <w:lang w:val="ru-RU" w:eastAsia="de-DE"/>
              </w:rPr>
              <w:t>Прочие условия и ограничения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668C9F" w14:textId="77777777" w:rsidR="00047DD4" w:rsidRDefault="00047DD4" w:rsidP="00B07255">
            <w:pPr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>-</w:t>
            </w:r>
          </w:p>
        </w:tc>
      </w:tr>
      <w:tr w:rsidR="00047DD4" w14:paraId="68F8107C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660F47" w14:textId="77777777" w:rsidR="00047DD4" w:rsidRDefault="00047DD4" w:rsidP="00900D31">
            <w:pPr>
              <w:pStyle w:val="a5"/>
              <w:numPr>
                <w:ilvl w:val="0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9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64D97A" w14:textId="77777777" w:rsidR="00047DD4" w:rsidRDefault="00047DD4" w:rsidP="00B072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РЕГЛАМЕНТ ПРЕДОСТАВЛЕНИЯ УСЛУГИ</w:t>
            </w:r>
          </w:p>
        </w:tc>
      </w:tr>
      <w:tr w:rsidR="00047DD4" w14:paraId="2932F0E5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9D45DC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8DB01D" w14:textId="77777777" w:rsidR="00047DD4" w:rsidRPr="00E234D7" w:rsidRDefault="00047DD4" w:rsidP="00B07255">
            <w:pPr>
              <w:rPr>
                <w:b/>
                <w:sz w:val="24"/>
                <w:szCs w:val="24"/>
                <w:lang w:val="ru-RU"/>
              </w:rPr>
            </w:pPr>
            <w:r w:rsidRPr="00E234D7">
              <w:rPr>
                <w:b/>
                <w:sz w:val="24"/>
                <w:szCs w:val="24"/>
                <w:lang w:val="ru-RU"/>
              </w:rPr>
              <w:t>Порядок взаимодействия сторон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FBF0" w14:textId="77777777" w:rsidR="00047DD4" w:rsidRPr="007C63FC" w:rsidRDefault="00047DD4" w:rsidP="00B07255">
            <w:pPr>
              <w:rPr>
                <w:sz w:val="24"/>
                <w:szCs w:val="24"/>
                <w:lang w:val="ru-RU"/>
              </w:rPr>
            </w:pPr>
            <w:r w:rsidRPr="00CE307B">
              <w:rPr>
                <w:sz w:val="24"/>
                <w:szCs w:val="24"/>
                <w:lang w:val="ru-RU"/>
              </w:rPr>
              <w:t>Общий порядок взаимодействия указан в Приложении №3 к договору оказания услуг.</w:t>
            </w:r>
          </w:p>
        </w:tc>
      </w:tr>
      <w:tr w:rsidR="00047DD4" w14:paraId="397034E0" w14:textId="77777777" w:rsidTr="00B0725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503857" w14:textId="77777777" w:rsidR="00047DD4" w:rsidRDefault="00047DD4" w:rsidP="00900D31">
            <w:pPr>
              <w:pStyle w:val="a5"/>
              <w:numPr>
                <w:ilvl w:val="1"/>
                <w:numId w:val="37"/>
              </w:num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8E2F74" w14:textId="77777777" w:rsidR="00047DD4" w:rsidRPr="008E0D46" w:rsidRDefault="00047DD4" w:rsidP="00B07255">
            <w:pPr>
              <w:rPr>
                <w:b/>
                <w:sz w:val="24"/>
                <w:szCs w:val="24"/>
                <w:lang w:val="ru-RU"/>
              </w:rPr>
            </w:pPr>
            <w:r w:rsidRPr="008E0D46">
              <w:rPr>
                <w:b/>
                <w:sz w:val="24"/>
                <w:szCs w:val="24"/>
                <w:lang w:val="ru-RU"/>
              </w:rPr>
              <w:t>Условия начала предоставления услуги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F0F" w14:textId="77777777" w:rsidR="00AA317F" w:rsidRPr="00492544" w:rsidRDefault="00AA317F" w:rsidP="00AA317F">
            <w:pPr>
              <w:rPr>
                <w:sz w:val="24"/>
                <w:szCs w:val="24"/>
                <w:lang w:val="ru-RU"/>
              </w:rPr>
            </w:pPr>
            <w:r w:rsidRPr="002D3F96">
              <w:rPr>
                <w:sz w:val="24"/>
                <w:szCs w:val="24"/>
                <w:lang w:val="ru-RU"/>
              </w:rPr>
              <w:t xml:space="preserve">Заказчик перед началом оказания услуги </w:t>
            </w:r>
            <w:r w:rsidRPr="002D3F96">
              <w:rPr>
                <w:b/>
                <w:sz w:val="24"/>
                <w:szCs w:val="24"/>
                <w:lang w:val="ru-RU"/>
              </w:rPr>
              <w:t xml:space="preserve">обязательно </w:t>
            </w:r>
            <w:r w:rsidRPr="002D3F96">
              <w:rPr>
                <w:sz w:val="24"/>
                <w:szCs w:val="24"/>
                <w:lang w:val="ru-RU"/>
              </w:rPr>
              <w:t>должен предоставить Исполнителю:</w:t>
            </w:r>
          </w:p>
          <w:p w14:paraId="270DD301" w14:textId="37530077" w:rsidR="00AA317F" w:rsidRPr="008E0D46" w:rsidRDefault="00AA317F" w:rsidP="00AA317F">
            <w:pPr>
              <w:pStyle w:val="12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E0D46">
              <w:rPr>
                <w:rFonts w:ascii="Times New Roman" w:hAnsi="Times New Roman"/>
                <w:sz w:val="24"/>
                <w:szCs w:val="24"/>
                <w:lang w:val="ru-RU"/>
              </w:rPr>
              <w:t>удаленный доступ к ИСПКО</w:t>
            </w:r>
            <w:r w:rsidR="0049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правами администратора</w:t>
            </w:r>
          </w:p>
          <w:p w14:paraId="2828548F" w14:textId="77777777" w:rsidR="00047DD4" w:rsidRPr="002D3F96" w:rsidRDefault="00AA317F" w:rsidP="00AA317F">
            <w:pPr>
              <w:pStyle w:val="a5"/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8E0D46">
              <w:rPr>
                <w:sz w:val="24"/>
                <w:szCs w:val="24"/>
                <w:lang w:val="ru-RU"/>
              </w:rPr>
              <w:t>в случае выполнение работ на территории Заказчика, рабочее место, доступ к системе, телефон и наличие интернета для сотрудников Исполнителя</w:t>
            </w:r>
          </w:p>
          <w:p w14:paraId="79935DF1" w14:textId="77777777" w:rsidR="00AA317F" w:rsidRPr="002D3F96" w:rsidRDefault="00AA317F" w:rsidP="00AA317F">
            <w:pPr>
              <w:pStyle w:val="a5"/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8E0D46">
              <w:rPr>
                <w:sz w:val="24"/>
                <w:szCs w:val="24"/>
                <w:lang w:val="ru-RU"/>
              </w:rPr>
              <w:t>заявка на выполнение работ по расширению функционалу</w:t>
            </w:r>
          </w:p>
          <w:p w14:paraId="3BBF6AC7" w14:textId="4B5EAA30" w:rsidR="00AA317F" w:rsidRPr="008E0D46" w:rsidRDefault="00AA317F" w:rsidP="002D3F96">
            <w:pPr>
              <w:pStyle w:val="a5"/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8E0D46">
              <w:rPr>
                <w:sz w:val="24"/>
                <w:szCs w:val="24"/>
                <w:lang w:val="ru-RU"/>
              </w:rPr>
              <w:t xml:space="preserve">тестовый пример в MS </w:t>
            </w:r>
            <w:r w:rsidR="002D3F96">
              <w:rPr>
                <w:sz w:val="24"/>
                <w:szCs w:val="24"/>
                <w:lang w:val="en-US"/>
              </w:rPr>
              <w:t>E</w:t>
            </w:r>
            <w:r w:rsidR="002D3F96" w:rsidRPr="002D3F96">
              <w:rPr>
                <w:sz w:val="24"/>
                <w:szCs w:val="24"/>
                <w:lang w:val="en-US"/>
              </w:rPr>
              <w:t>xcel</w:t>
            </w:r>
            <w:r w:rsidR="002D3F96" w:rsidRPr="008E0D46">
              <w:rPr>
                <w:sz w:val="24"/>
                <w:szCs w:val="24"/>
                <w:lang w:val="ru-RU"/>
              </w:rPr>
              <w:t xml:space="preserve"> </w:t>
            </w:r>
            <w:r w:rsidRPr="008E0D46">
              <w:rPr>
                <w:sz w:val="24"/>
                <w:szCs w:val="24"/>
                <w:lang w:val="ru-RU"/>
              </w:rPr>
              <w:t>для проверки результатов работ</w:t>
            </w:r>
          </w:p>
        </w:tc>
      </w:tr>
    </w:tbl>
    <w:p w14:paraId="1C01A096" w14:textId="2587ED5A" w:rsidR="00616D12" w:rsidRDefault="00616D12" w:rsidP="001D303D">
      <w:pPr>
        <w:spacing w:before="40" w:after="40" w:line="252" w:lineRule="auto"/>
        <w:jc w:val="center"/>
        <w:rPr>
          <w:b/>
          <w:sz w:val="24"/>
          <w:szCs w:val="24"/>
        </w:rPr>
      </w:pPr>
    </w:p>
    <w:p w14:paraId="1C01A097" w14:textId="77777777" w:rsidR="00A37B2A" w:rsidRDefault="00A37B2A" w:rsidP="001D303D">
      <w:pPr>
        <w:spacing w:before="40" w:after="40" w:line="252" w:lineRule="auto"/>
        <w:jc w:val="center"/>
        <w:rPr>
          <w:b/>
          <w:sz w:val="24"/>
          <w:szCs w:val="24"/>
        </w:rPr>
      </w:pPr>
      <w:r w:rsidRPr="00897120">
        <w:rPr>
          <w:b/>
          <w:sz w:val="24"/>
          <w:szCs w:val="24"/>
        </w:rPr>
        <w:t>П</w:t>
      </w:r>
      <w:r w:rsidR="007E67F2">
        <w:rPr>
          <w:b/>
          <w:sz w:val="24"/>
          <w:szCs w:val="24"/>
        </w:rPr>
        <w:t>одписи</w:t>
      </w:r>
      <w:r w:rsidRPr="00897120">
        <w:rPr>
          <w:b/>
          <w:sz w:val="24"/>
          <w:szCs w:val="24"/>
        </w:rPr>
        <w:t xml:space="preserve"> С</w:t>
      </w:r>
      <w:r w:rsidR="007E67F2">
        <w:rPr>
          <w:b/>
          <w:sz w:val="24"/>
          <w:szCs w:val="24"/>
        </w:rPr>
        <w:t>торон</w:t>
      </w:r>
      <w:r w:rsidRPr="00897120">
        <w:rPr>
          <w:b/>
          <w:sz w:val="24"/>
          <w:szCs w:val="24"/>
        </w:rPr>
        <w:t>:</w:t>
      </w:r>
    </w:p>
    <w:p w14:paraId="1C01A098" w14:textId="77777777" w:rsidR="000D7063" w:rsidRDefault="000D7063" w:rsidP="00A37B2A">
      <w:pPr>
        <w:keepNext/>
        <w:jc w:val="center"/>
        <w:rPr>
          <w:b/>
          <w:sz w:val="24"/>
          <w:szCs w:val="24"/>
        </w:rPr>
      </w:pPr>
    </w:p>
    <w:tbl>
      <w:tblPr>
        <w:tblW w:w="7500" w:type="pct"/>
        <w:tblLook w:val="0000" w:firstRow="0" w:lastRow="0" w:firstColumn="0" w:lastColumn="0" w:noHBand="0" w:noVBand="0"/>
      </w:tblPr>
      <w:tblGrid>
        <w:gridCol w:w="4898"/>
        <w:gridCol w:w="4901"/>
        <w:gridCol w:w="4901"/>
      </w:tblGrid>
      <w:tr w:rsidR="008A1E37" w:rsidRPr="00897120" w14:paraId="1C01A09F" w14:textId="77777777" w:rsidTr="000B1E17">
        <w:tc>
          <w:tcPr>
            <w:tcW w:w="1666" w:type="pct"/>
          </w:tcPr>
          <w:p w14:paraId="28265CCD" w14:textId="77777777" w:rsidR="008A1E37" w:rsidRPr="00AD266A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AD266A">
              <w:rPr>
                <w:b/>
                <w:sz w:val="24"/>
                <w:szCs w:val="24"/>
              </w:rPr>
              <w:t>Заказчик:</w:t>
            </w:r>
          </w:p>
          <w:p w14:paraId="62C2FDDC" w14:textId="77777777" w:rsidR="008A1E37" w:rsidRPr="001F2C52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«Ураниум Уан Груп»</w:t>
            </w:r>
          </w:p>
          <w:p w14:paraId="1C01A09A" w14:textId="6D91D582" w:rsidR="008A1E37" w:rsidRPr="003E3AAF" w:rsidRDefault="008A1E37" w:rsidP="008A1E37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 по информационным технологиям</w:t>
            </w:r>
          </w:p>
        </w:tc>
        <w:tc>
          <w:tcPr>
            <w:tcW w:w="1667" w:type="pct"/>
          </w:tcPr>
          <w:p w14:paraId="62D0D205" w14:textId="77777777" w:rsidR="008A1E37" w:rsidRPr="00AD266A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AD266A">
              <w:rPr>
                <w:b/>
                <w:sz w:val="24"/>
                <w:szCs w:val="24"/>
              </w:rPr>
              <w:t>Исполнитель:</w:t>
            </w:r>
          </w:p>
          <w:p w14:paraId="1C01A09D" w14:textId="0EB8CE58" w:rsidR="008A1E37" w:rsidRPr="001828BF" w:rsidRDefault="008A1E37" w:rsidP="008A1E37">
            <w:pPr>
              <w:keepNext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14:paraId="1C01A09E" w14:textId="77777777" w:rsidR="008A1E37" w:rsidRPr="001828BF" w:rsidRDefault="008A1E37" w:rsidP="008A1E37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8A1E37" w:rsidRPr="00797C57" w14:paraId="1C01A0A7" w14:textId="77777777" w:rsidTr="000B1E17">
        <w:tc>
          <w:tcPr>
            <w:tcW w:w="1666" w:type="pct"/>
          </w:tcPr>
          <w:p w14:paraId="64E4FD84" w14:textId="77777777" w:rsidR="008A1E37" w:rsidRPr="00AD266A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3FDEAD56" w14:textId="77777777" w:rsidR="008A1E37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5CAC916F" w14:textId="77777777" w:rsidR="008A1E37" w:rsidRPr="001F2C52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63543D51" w14:textId="77777777" w:rsidR="008A1E37" w:rsidRPr="00320C71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320C71">
              <w:rPr>
                <w:rStyle w:val="11"/>
                <w:b/>
                <w:szCs w:val="24"/>
              </w:rPr>
              <w:t>______________/</w:t>
            </w:r>
            <w:r w:rsidRPr="00733B88">
              <w:rPr>
                <w:b/>
                <w:sz w:val="24"/>
                <w:szCs w:val="24"/>
              </w:rPr>
              <w:t>О.Е. Шальнов</w:t>
            </w:r>
            <w:r w:rsidRPr="00320C71">
              <w:rPr>
                <w:rStyle w:val="11"/>
                <w:b/>
                <w:szCs w:val="24"/>
              </w:rPr>
              <w:t xml:space="preserve"> /</w:t>
            </w:r>
          </w:p>
          <w:p w14:paraId="31C13F24" w14:textId="77777777" w:rsidR="008A1E37" w:rsidRPr="00320C71" w:rsidRDefault="008A1E37" w:rsidP="008A1E37">
            <w:pPr>
              <w:keepNext/>
              <w:contextualSpacing/>
              <w:rPr>
                <w:sz w:val="24"/>
                <w:szCs w:val="24"/>
              </w:rPr>
            </w:pPr>
            <w:r w:rsidRPr="00320C71">
              <w:rPr>
                <w:sz w:val="24"/>
                <w:szCs w:val="24"/>
              </w:rPr>
              <w:t>М.П.</w:t>
            </w:r>
          </w:p>
          <w:p w14:paraId="1C01A0A2" w14:textId="5DA02570" w:rsidR="008A1E37" w:rsidRPr="00366CC9" w:rsidRDefault="008A1E37" w:rsidP="008A1E37">
            <w:pPr>
              <w:keepNext/>
              <w:rPr>
                <w:b/>
              </w:rPr>
            </w:pPr>
            <w:r w:rsidRPr="00320C71">
              <w:rPr>
                <w:sz w:val="24"/>
                <w:szCs w:val="24"/>
              </w:rPr>
              <w:t>«____» _____________г.</w:t>
            </w:r>
          </w:p>
        </w:tc>
        <w:tc>
          <w:tcPr>
            <w:tcW w:w="1667" w:type="pct"/>
          </w:tcPr>
          <w:p w14:paraId="35DC1E3F" w14:textId="77777777" w:rsidR="008A1E37" w:rsidRPr="00AD266A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588136B8" w14:textId="77777777" w:rsidR="008A1E37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701D16E5" w14:textId="77777777" w:rsidR="008A1E37" w:rsidRPr="00320C71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2704382B" w14:textId="77777777" w:rsidR="008A1E37" w:rsidRPr="00320C71" w:rsidRDefault="008A1E37" w:rsidP="008A1E37">
            <w:pPr>
              <w:keepNext/>
              <w:contextualSpacing/>
              <w:rPr>
                <w:b/>
                <w:sz w:val="24"/>
                <w:szCs w:val="24"/>
              </w:rPr>
            </w:pPr>
            <w:r w:rsidRPr="00320C71">
              <w:rPr>
                <w:rStyle w:val="11"/>
                <w:b/>
                <w:szCs w:val="24"/>
              </w:rPr>
              <w:t>______________/</w:t>
            </w:r>
            <w:r>
              <w:rPr>
                <w:rStyle w:val="11"/>
                <w:b/>
                <w:szCs w:val="24"/>
              </w:rPr>
              <w:t>______________</w:t>
            </w:r>
            <w:r w:rsidRPr="00320C71">
              <w:rPr>
                <w:rStyle w:val="11"/>
                <w:b/>
                <w:szCs w:val="24"/>
              </w:rPr>
              <w:t>/</w:t>
            </w:r>
          </w:p>
          <w:p w14:paraId="67EB8F87" w14:textId="77777777" w:rsidR="008A1E37" w:rsidRPr="00320C71" w:rsidRDefault="008A1E37" w:rsidP="008A1E37">
            <w:pPr>
              <w:keepNext/>
              <w:contextualSpacing/>
              <w:rPr>
                <w:sz w:val="24"/>
                <w:szCs w:val="24"/>
              </w:rPr>
            </w:pPr>
            <w:r w:rsidRPr="00320C71">
              <w:rPr>
                <w:sz w:val="24"/>
                <w:szCs w:val="24"/>
              </w:rPr>
              <w:t xml:space="preserve">М.П. </w:t>
            </w:r>
          </w:p>
          <w:p w14:paraId="1C01A0A5" w14:textId="52EE19F0" w:rsidR="008A1E37" w:rsidRPr="00366CC9" w:rsidRDefault="008A1E37" w:rsidP="008A1E37">
            <w:pPr>
              <w:keepNext/>
              <w:rPr>
                <w:b/>
              </w:rPr>
            </w:pPr>
            <w:r w:rsidRPr="00320C71">
              <w:rPr>
                <w:sz w:val="24"/>
                <w:szCs w:val="24"/>
              </w:rPr>
              <w:t>«____» ____________г.</w:t>
            </w:r>
          </w:p>
        </w:tc>
        <w:tc>
          <w:tcPr>
            <w:tcW w:w="1667" w:type="pct"/>
          </w:tcPr>
          <w:p w14:paraId="1C01A0A6" w14:textId="77777777" w:rsidR="008A1E37" w:rsidRPr="00366CC9" w:rsidRDefault="008A1E37" w:rsidP="008A1E37">
            <w:pPr>
              <w:keepNext/>
              <w:rPr>
                <w:b/>
              </w:rPr>
            </w:pPr>
          </w:p>
        </w:tc>
      </w:tr>
    </w:tbl>
    <w:p w14:paraId="1C01A0A8" w14:textId="77777777" w:rsidR="000D7063" w:rsidRPr="006468E5" w:rsidRDefault="000D7063" w:rsidP="00A37B2A">
      <w:pPr>
        <w:keepNext/>
        <w:jc w:val="center"/>
        <w:rPr>
          <w:sz w:val="24"/>
          <w:szCs w:val="24"/>
        </w:rPr>
      </w:pPr>
    </w:p>
    <w:p w14:paraId="1C01A0A9" w14:textId="77777777" w:rsidR="00A37B2A" w:rsidRPr="00897120" w:rsidRDefault="00A37B2A" w:rsidP="00A37B2A">
      <w:pPr>
        <w:keepNext/>
        <w:jc w:val="center"/>
        <w:rPr>
          <w:sz w:val="24"/>
          <w:szCs w:val="24"/>
        </w:rPr>
      </w:pPr>
    </w:p>
    <w:p w14:paraId="1C01A0AA" w14:textId="77777777" w:rsidR="00B74732" w:rsidRPr="002328B0" w:rsidRDefault="00B74732" w:rsidP="00D0434F">
      <w:pPr>
        <w:spacing w:line="276" w:lineRule="auto"/>
        <w:jc w:val="both"/>
        <w:rPr>
          <w:sz w:val="24"/>
          <w:szCs w:val="24"/>
        </w:rPr>
      </w:pPr>
    </w:p>
    <w:sectPr w:rsidR="00B74732" w:rsidRPr="002328B0" w:rsidSect="008243BB">
      <w:footerReference w:type="default" r:id="rId11"/>
      <w:footerReference w:type="first" r:id="rId12"/>
      <w:pgSz w:w="11909" w:h="16834" w:code="9"/>
      <w:pgMar w:top="1134" w:right="862" w:bottom="992" w:left="1247" w:header="289" w:footer="403" w:gutter="0"/>
      <w:pgNumType w:start="2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4A2D0" w14:textId="77777777" w:rsidR="001E2597" w:rsidRDefault="001E2597">
      <w:r>
        <w:separator/>
      </w:r>
    </w:p>
  </w:endnote>
  <w:endnote w:type="continuationSeparator" w:id="0">
    <w:p w14:paraId="2E2F2914" w14:textId="77777777" w:rsidR="001E2597" w:rsidRDefault="001E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1A0AF" w14:textId="77777777" w:rsidR="00A37B2A" w:rsidRDefault="00A37B2A">
    <w:pPr>
      <w:pStyle w:val="a3"/>
      <w:jc w:val="right"/>
    </w:pPr>
    <w:r w:rsidRPr="00766A27">
      <w:rPr>
        <w:color w:val="FFFFFF"/>
        <w:sz w:val="24"/>
        <w:szCs w:val="24"/>
      </w:rPr>
      <w:t>Шаблон 03.10.2011</w:t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536D1">
      <w:rPr>
        <w:noProof/>
      </w:rPr>
      <w:t>29</w:t>
    </w:r>
    <w:r>
      <w:rPr>
        <w:noProof/>
      </w:rPr>
      <w:fldChar w:fldCharType="end"/>
    </w:r>
  </w:p>
  <w:p w14:paraId="1C01A0B0" w14:textId="77777777" w:rsidR="00A37B2A" w:rsidRDefault="00A37B2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6554766"/>
      <w:docPartObj>
        <w:docPartGallery w:val="Page Numbers (Bottom of Page)"/>
        <w:docPartUnique/>
      </w:docPartObj>
    </w:sdtPr>
    <w:sdtEndPr/>
    <w:sdtContent>
      <w:p w14:paraId="2948EF1E" w14:textId="160C110B" w:rsidR="008243BB" w:rsidRDefault="008243B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6D1" w:rsidRPr="008536D1">
          <w:rPr>
            <w:noProof/>
            <w:lang w:val="ru-RU"/>
          </w:rPr>
          <w:t>25</w:t>
        </w:r>
        <w:r>
          <w:fldChar w:fldCharType="end"/>
        </w:r>
      </w:p>
    </w:sdtContent>
  </w:sdt>
  <w:p w14:paraId="1C01A0B1" w14:textId="076A53D3" w:rsidR="00EF3C70" w:rsidRPr="008243BB" w:rsidRDefault="00EF3C70" w:rsidP="008243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11F09" w14:textId="77777777" w:rsidR="001E2597" w:rsidRDefault="001E2597">
      <w:r>
        <w:separator/>
      </w:r>
    </w:p>
  </w:footnote>
  <w:footnote w:type="continuationSeparator" w:id="0">
    <w:p w14:paraId="04B23AF0" w14:textId="77777777" w:rsidR="001E2597" w:rsidRDefault="001E2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C13EF244"/>
    <w:lvl w:ilvl="0">
      <w:start w:val="1"/>
      <w:numFmt w:val="decimal"/>
      <w:pStyle w:val="1"/>
      <w:lvlText w:val="%1"/>
      <w:lvlJc w:val="left"/>
      <w:pPr>
        <w:ind w:left="621" w:hanging="480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622" w:hanging="480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007656DA"/>
    <w:multiLevelType w:val="hybridMultilevel"/>
    <w:tmpl w:val="0E7C065C"/>
    <w:lvl w:ilvl="0" w:tplc="B212D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B3FD8"/>
    <w:multiLevelType w:val="hybridMultilevel"/>
    <w:tmpl w:val="30A81848"/>
    <w:lvl w:ilvl="0" w:tplc="7BB40A16">
      <w:start w:val="2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44F3C"/>
    <w:multiLevelType w:val="multilevel"/>
    <w:tmpl w:val="56FEAC1A"/>
    <w:lvl w:ilvl="0">
      <w:start w:val="1"/>
      <w:numFmt w:val="decimal"/>
      <w:pStyle w:val="01"/>
      <w:lvlText w:val="Статья %1."/>
      <w:lvlJc w:val="left"/>
      <w:pPr>
        <w:ind w:left="360" w:hanging="360"/>
      </w:pPr>
      <w:rPr>
        <w:rFonts w:cs="Times New Roman" w:hint="default"/>
        <w:caps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FE6F52"/>
    <w:multiLevelType w:val="hybridMultilevel"/>
    <w:tmpl w:val="F28A4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76096"/>
    <w:multiLevelType w:val="multilevel"/>
    <w:tmpl w:val="06786934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49476E"/>
    <w:multiLevelType w:val="hybridMultilevel"/>
    <w:tmpl w:val="062AD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5269F"/>
    <w:multiLevelType w:val="hybridMultilevel"/>
    <w:tmpl w:val="A27A991A"/>
    <w:lvl w:ilvl="0" w:tplc="93FCB6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166042"/>
    <w:multiLevelType w:val="multilevel"/>
    <w:tmpl w:val="06786934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15B5DE6"/>
    <w:multiLevelType w:val="hybridMultilevel"/>
    <w:tmpl w:val="C2BC5AA2"/>
    <w:lvl w:ilvl="0" w:tplc="448882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F2200C"/>
    <w:multiLevelType w:val="multilevel"/>
    <w:tmpl w:val="06786934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A763B52"/>
    <w:multiLevelType w:val="hybridMultilevel"/>
    <w:tmpl w:val="0B0E9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38513C"/>
    <w:multiLevelType w:val="hybridMultilevel"/>
    <w:tmpl w:val="4094E4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84"/>
        </w:tabs>
        <w:ind w:left="3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24"/>
        </w:tabs>
        <w:ind w:left="18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44"/>
        </w:tabs>
        <w:ind w:left="25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64"/>
        </w:tabs>
        <w:ind w:left="32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84"/>
        </w:tabs>
        <w:ind w:left="39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704"/>
        </w:tabs>
        <w:ind w:left="47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24"/>
        </w:tabs>
        <w:ind w:left="5424" w:hanging="360"/>
      </w:pPr>
      <w:rPr>
        <w:rFonts w:ascii="Wingdings" w:hAnsi="Wingdings" w:hint="default"/>
      </w:rPr>
    </w:lvl>
  </w:abstractNum>
  <w:abstractNum w:abstractNumId="13" w15:restartNumberingAfterBreak="0">
    <w:nsid w:val="3746462F"/>
    <w:multiLevelType w:val="multilevel"/>
    <w:tmpl w:val="23B4056C"/>
    <w:lvl w:ilvl="0">
      <w:start w:val="1"/>
      <w:numFmt w:val="decimal"/>
      <w:pStyle w:val="Numberedlist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Numberedlist32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Numberedlist33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7D9394D"/>
    <w:multiLevelType w:val="hybridMultilevel"/>
    <w:tmpl w:val="F270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8264CAF"/>
    <w:multiLevelType w:val="hybridMultilevel"/>
    <w:tmpl w:val="572E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076D3"/>
    <w:multiLevelType w:val="hybridMultilevel"/>
    <w:tmpl w:val="C338B8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D3C54DD"/>
    <w:multiLevelType w:val="hybridMultilevel"/>
    <w:tmpl w:val="C3120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2F3729"/>
    <w:multiLevelType w:val="hybridMultilevel"/>
    <w:tmpl w:val="B4A23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22497"/>
    <w:multiLevelType w:val="hybridMultilevel"/>
    <w:tmpl w:val="BECC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D70A2C"/>
    <w:multiLevelType w:val="hybridMultilevel"/>
    <w:tmpl w:val="F446D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4B736F4"/>
    <w:multiLevelType w:val="hybridMultilevel"/>
    <w:tmpl w:val="EAD81B6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56375270"/>
    <w:multiLevelType w:val="hybridMultilevel"/>
    <w:tmpl w:val="AE5813E4"/>
    <w:lvl w:ilvl="0" w:tplc="CBFE65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45C64"/>
    <w:multiLevelType w:val="hybridMultilevel"/>
    <w:tmpl w:val="2EEC94A0"/>
    <w:lvl w:ilvl="0" w:tplc="CBFE6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7FC2100"/>
    <w:multiLevelType w:val="hybridMultilevel"/>
    <w:tmpl w:val="56CAE9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6E253B"/>
    <w:multiLevelType w:val="hybridMultilevel"/>
    <w:tmpl w:val="0136E7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9C068D5"/>
    <w:multiLevelType w:val="hybridMultilevel"/>
    <w:tmpl w:val="25BA9A5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4C45CB"/>
    <w:multiLevelType w:val="hybridMultilevel"/>
    <w:tmpl w:val="792622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830481"/>
    <w:multiLevelType w:val="hybridMultilevel"/>
    <w:tmpl w:val="11788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7C4928"/>
    <w:multiLevelType w:val="hybridMultilevel"/>
    <w:tmpl w:val="A9FC9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61876"/>
    <w:multiLevelType w:val="hybridMultilevel"/>
    <w:tmpl w:val="3A425060"/>
    <w:lvl w:ilvl="0" w:tplc="D47E5F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804DFB"/>
    <w:multiLevelType w:val="multilevel"/>
    <w:tmpl w:val="12ACAF20"/>
    <w:lvl w:ilvl="0">
      <w:start w:val="1"/>
      <w:numFmt w:val="decimal"/>
      <w:pStyle w:val="TableSmHeadingbogu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ablenotused"/>
      <w:lvlText w:val="%1.%2."/>
      <w:lvlJc w:val="left"/>
      <w:pPr>
        <w:tabs>
          <w:tab w:val="num" w:pos="108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8A55694"/>
    <w:multiLevelType w:val="hybridMultilevel"/>
    <w:tmpl w:val="79A66FE6"/>
    <w:lvl w:ilvl="0" w:tplc="D47E5F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E555D"/>
    <w:multiLevelType w:val="multilevel"/>
    <w:tmpl w:val="06786934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E333333"/>
    <w:multiLevelType w:val="hybridMultilevel"/>
    <w:tmpl w:val="5EDA5628"/>
    <w:lvl w:ilvl="0" w:tplc="CBFE65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3"/>
  </w:num>
  <w:num w:numId="3">
    <w:abstractNumId w:val="4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32"/>
  </w:num>
  <w:num w:numId="12">
    <w:abstractNumId w:val="13"/>
  </w:num>
  <w:num w:numId="13">
    <w:abstractNumId w:val="30"/>
  </w:num>
  <w:num w:numId="14">
    <w:abstractNumId w:val="5"/>
  </w:num>
  <w:num w:numId="15">
    <w:abstractNumId w:val="1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5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7"/>
  </w:num>
  <w:num w:numId="22">
    <w:abstractNumId w:val="11"/>
  </w:num>
  <w:num w:numId="23">
    <w:abstractNumId w:val="14"/>
  </w:num>
  <w:num w:numId="24">
    <w:abstractNumId w:val="9"/>
  </w:num>
  <w:num w:numId="25">
    <w:abstractNumId w:val="34"/>
  </w:num>
  <w:num w:numId="26">
    <w:abstractNumId w:val="29"/>
  </w:num>
  <w:num w:numId="27">
    <w:abstractNumId w:val="17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1"/>
  </w:num>
  <w:num w:numId="32">
    <w:abstractNumId w:val="24"/>
  </w:num>
  <w:num w:numId="33">
    <w:abstractNumId w:val="12"/>
  </w:num>
  <w:num w:numId="34">
    <w:abstractNumId w:val="16"/>
  </w:num>
  <w:num w:numId="35">
    <w:abstractNumId w:val="10"/>
  </w:num>
  <w:num w:numId="36">
    <w:abstractNumId w:val="33"/>
  </w:num>
  <w:num w:numId="37">
    <w:abstractNumId w:val="8"/>
  </w:num>
  <w:num w:numId="38">
    <w:abstractNumId w:val="26"/>
  </w:num>
  <w:num w:numId="39">
    <w:abstractNumId w:val="15"/>
  </w:num>
  <w:num w:numId="40">
    <w:abstractNumId w:val="2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trackRevisions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8FD"/>
    <w:rsid w:val="00002614"/>
    <w:rsid w:val="00047DD4"/>
    <w:rsid w:val="000540E5"/>
    <w:rsid w:val="00073860"/>
    <w:rsid w:val="00074C2A"/>
    <w:rsid w:val="000861B5"/>
    <w:rsid w:val="000A0FAE"/>
    <w:rsid w:val="000B5A6B"/>
    <w:rsid w:val="000D65A2"/>
    <w:rsid w:val="000D7063"/>
    <w:rsid w:val="000E2A9F"/>
    <w:rsid w:val="0010665A"/>
    <w:rsid w:val="00106FED"/>
    <w:rsid w:val="00126ED9"/>
    <w:rsid w:val="00131403"/>
    <w:rsid w:val="001339BA"/>
    <w:rsid w:val="001A440F"/>
    <w:rsid w:val="001D303D"/>
    <w:rsid w:val="001E2597"/>
    <w:rsid w:val="00201A27"/>
    <w:rsid w:val="00207B10"/>
    <w:rsid w:val="002328B0"/>
    <w:rsid w:val="0024485A"/>
    <w:rsid w:val="002501A1"/>
    <w:rsid w:val="00252228"/>
    <w:rsid w:val="0025614E"/>
    <w:rsid w:val="002713D7"/>
    <w:rsid w:val="002725A7"/>
    <w:rsid w:val="00275353"/>
    <w:rsid w:val="0027639B"/>
    <w:rsid w:val="00290275"/>
    <w:rsid w:val="002950CE"/>
    <w:rsid w:val="002B483C"/>
    <w:rsid w:val="002B733F"/>
    <w:rsid w:val="002D3F96"/>
    <w:rsid w:val="002E6720"/>
    <w:rsid w:val="00303A3C"/>
    <w:rsid w:val="00311B25"/>
    <w:rsid w:val="00330F2E"/>
    <w:rsid w:val="00355349"/>
    <w:rsid w:val="0036181D"/>
    <w:rsid w:val="0036643F"/>
    <w:rsid w:val="003943B3"/>
    <w:rsid w:val="003A7818"/>
    <w:rsid w:val="003C10FD"/>
    <w:rsid w:val="004355BA"/>
    <w:rsid w:val="004529AA"/>
    <w:rsid w:val="00492544"/>
    <w:rsid w:val="00497A07"/>
    <w:rsid w:val="004A3608"/>
    <w:rsid w:val="004A79B8"/>
    <w:rsid w:val="004B25BF"/>
    <w:rsid w:val="004C2AA5"/>
    <w:rsid w:val="004D4C3A"/>
    <w:rsid w:val="004E3E6C"/>
    <w:rsid w:val="00521231"/>
    <w:rsid w:val="00521C95"/>
    <w:rsid w:val="00591BEA"/>
    <w:rsid w:val="00593B66"/>
    <w:rsid w:val="005D293C"/>
    <w:rsid w:val="00601EEB"/>
    <w:rsid w:val="00616D12"/>
    <w:rsid w:val="006319F0"/>
    <w:rsid w:val="006424FE"/>
    <w:rsid w:val="006449C8"/>
    <w:rsid w:val="006468E5"/>
    <w:rsid w:val="0065458A"/>
    <w:rsid w:val="00673A2A"/>
    <w:rsid w:val="0069418D"/>
    <w:rsid w:val="006A5540"/>
    <w:rsid w:val="006D16E2"/>
    <w:rsid w:val="006F2453"/>
    <w:rsid w:val="00703CDB"/>
    <w:rsid w:val="00706BD8"/>
    <w:rsid w:val="00717F26"/>
    <w:rsid w:val="0072477D"/>
    <w:rsid w:val="0077143A"/>
    <w:rsid w:val="007717A9"/>
    <w:rsid w:val="007A5A8E"/>
    <w:rsid w:val="007A6808"/>
    <w:rsid w:val="007C63FC"/>
    <w:rsid w:val="007E67F2"/>
    <w:rsid w:val="00800E50"/>
    <w:rsid w:val="008141DD"/>
    <w:rsid w:val="008243BB"/>
    <w:rsid w:val="00827DD2"/>
    <w:rsid w:val="00840236"/>
    <w:rsid w:val="008536D1"/>
    <w:rsid w:val="0086056D"/>
    <w:rsid w:val="008819E8"/>
    <w:rsid w:val="00887123"/>
    <w:rsid w:val="008A1E37"/>
    <w:rsid w:val="008A5586"/>
    <w:rsid w:val="008B7D1D"/>
    <w:rsid w:val="008D2F17"/>
    <w:rsid w:val="008E0D46"/>
    <w:rsid w:val="008E41C7"/>
    <w:rsid w:val="00900A01"/>
    <w:rsid w:val="00900D31"/>
    <w:rsid w:val="00925B6E"/>
    <w:rsid w:val="00976481"/>
    <w:rsid w:val="009B2BBD"/>
    <w:rsid w:val="009E5A3A"/>
    <w:rsid w:val="009E676E"/>
    <w:rsid w:val="00A06165"/>
    <w:rsid w:val="00A3070A"/>
    <w:rsid w:val="00A3630A"/>
    <w:rsid w:val="00A37B2A"/>
    <w:rsid w:val="00A4322B"/>
    <w:rsid w:val="00A441D9"/>
    <w:rsid w:val="00A7474E"/>
    <w:rsid w:val="00A775F7"/>
    <w:rsid w:val="00A879C8"/>
    <w:rsid w:val="00A90F6B"/>
    <w:rsid w:val="00A96E24"/>
    <w:rsid w:val="00AA1678"/>
    <w:rsid w:val="00AA317F"/>
    <w:rsid w:val="00AD125B"/>
    <w:rsid w:val="00AE48CB"/>
    <w:rsid w:val="00AF5E01"/>
    <w:rsid w:val="00B5461A"/>
    <w:rsid w:val="00B74732"/>
    <w:rsid w:val="00BB41FD"/>
    <w:rsid w:val="00BF099D"/>
    <w:rsid w:val="00BF3E68"/>
    <w:rsid w:val="00C01DE2"/>
    <w:rsid w:val="00C13A09"/>
    <w:rsid w:val="00C2387E"/>
    <w:rsid w:val="00C44EBD"/>
    <w:rsid w:val="00C66B8E"/>
    <w:rsid w:val="00C71F00"/>
    <w:rsid w:val="00C7388B"/>
    <w:rsid w:val="00C753F6"/>
    <w:rsid w:val="00C754DE"/>
    <w:rsid w:val="00C86357"/>
    <w:rsid w:val="00C91575"/>
    <w:rsid w:val="00CA0D09"/>
    <w:rsid w:val="00CE5E06"/>
    <w:rsid w:val="00CF06F8"/>
    <w:rsid w:val="00D01AAE"/>
    <w:rsid w:val="00D0434F"/>
    <w:rsid w:val="00D15B90"/>
    <w:rsid w:val="00D654DD"/>
    <w:rsid w:val="00D8565F"/>
    <w:rsid w:val="00DA4DF9"/>
    <w:rsid w:val="00DA559D"/>
    <w:rsid w:val="00DE0F6C"/>
    <w:rsid w:val="00DF420F"/>
    <w:rsid w:val="00DF44C5"/>
    <w:rsid w:val="00E234D7"/>
    <w:rsid w:val="00E31EF8"/>
    <w:rsid w:val="00E56877"/>
    <w:rsid w:val="00E622A8"/>
    <w:rsid w:val="00E7131B"/>
    <w:rsid w:val="00EC1620"/>
    <w:rsid w:val="00EE3A96"/>
    <w:rsid w:val="00EF3C70"/>
    <w:rsid w:val="00F02CDA"/>
    <w:rsid w:val="00F1226D"/>
    <w:rsid w:val="00F42E26"/>
    <w:rsid w:val="00F57209"/>
    <w:rsid w:val="00F57BDA"/>
    <w:rsid w:val="00F61163"/>
    <w:rsid w:val="00F7018D"/>
    <w:rsid w:val="00F76002"/>
    <w:rsid w:val="00F86BB3"/>
    <w:rsid w:val="00FC4874"/>
    <w:rsid w:val="00FC4F07"/>
    <w:rsid w:val="00FC5069"/>
    <w:rsid w:val="00FC78FD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9F2C"/>
  <w15:docId w15:val="{E9118FA4-84AA-48B6-A33E-FE4B075A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34F"/>
    <w:rPr>
      <w:rFonts w:ascii="Times New Roman" w:eastAsia="Times New Roman" w:hAnsi="Times New Roman"/>
    </w:rPr>
  </w:style>
  <w:style w:type="paragraph" w:styleId="1">
    <w:name w:val="heading 1"/>
    <w:aliases w:val="."/>
    <w:basedOn w:val="a"/>
    <w:next w:val="a"/>
    <w:link w:val="10"/>
    <w:qFormat/>
    <w:rsid w:val="00B74732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x-none" w:eastAsia="en-US"/>
    </w:rPr>
  </w:style>
  <w:style w:type="paragraph" w:styleId="2">
    <w:name w:val="heading 2"/>
    <w:basedOn w:val="a"/>
    <w:next w:val="a"/>
    <w:link w:val="20"/>
    <w:uiPriority w:val="99"/>
    <w:qFormat/>
    <w:rsid w:val="00B74732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sz w:val="24"/>
      <w:lang w:val="x-none" w:eastAsia="en-US"/>
    </w:rPr>
  </w:style>
  <w:style w:type="paragraph" w:styleId="3">
    <w:name w:val="heading 3"/>
    <w:basedOn w:val="a"/>
    <w:next w:val="a"/>
    <w:link w:val="30"/>
    <w:uiPriority w:val="99"/>
    <w:qFormat/>
    <w:rsid w:val="00B7473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  <w:lang w:val="x-none" w:eastAsia="en-US"/>
    </w:rPr>
  </w:style>
  <w:style w:type="paragraph" w:styleId="4">
    <w:name w:val="heading 4"/>
    <w:basedOn w:val="a"/>
    <w:next w:val="a"/>
    <w:link w:val="40"/>
    <w:uiPriority w:val="99"/>
    <w:qFormat/>
    <w:rsid w:val="00B74732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434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link w:val="a3"/>
    <w:uiPriority w:val="99"/>
    <w:rsid w:val="00D04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D0434F"/>
    <w:pPr>
      <w:ind w:left="708"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D04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E41C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8E41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aliases w:val=". Знак"/>
    <w:link w:val="1"/>
    <w:rsid w:val="00B74732"/>
    <w:rPr>
      <w:rFonts w:ascii="Arial" w:eastAsia="Times New Roman" w:hAnsi="Arial"/>
      <w:b/>
      <w:kern w:val="28"/>
      <w:sz w:val="28"/>
      <w:lang w:eastAsia="en-US"/>
    </w:rPr>
  </w:style>
  <w:style w:type="character" w:customStyle="1" w:styleId="20">
    <w:name w:val="Заголовок 2 Знак"/>
    <w:link w:val="2"/>
    <w:uiPriority w:val="99"/>
    <w:rsid w:val="00B74732"/>
    <w:rPr>
      <w:rFonts w:ascii="Arial" w:eastAsia="Times New Roman" w:hAnsi="Arial"/>
      <w:b/>
      <w:sz w:val="24"/>
      <w:lang w:eastAsia="en-US"/>
    </w:rPr>
  </w:style>
  <w:style w:type="character" w:customStyle="1" w:styleId="30">
    <w:name w:val="Заголовок 3 Знак"/>
    <w:link w:val="3"/>
    <w:uiPriority w:val="99"/>
    <w:rsid w:val="00B74732"/>
    <w:rPr>
      <w:rFonts w:ascii="Arial" w:eastAsia="Times New Roman" w:hAnsi="Arial"/>
      <w:b/>
      <w:sz w:val="22"/>
      <w:lang w:eastAsia="en-US"/>
    </w:rPr>
  </w:style>
  <w:style w:type="character" w:customStyle="1" w:styleId="40">
    <w:name w:val="Заголовок 4 Знак"/>
    <w:link w:val="4"/>
    <w:uiPriority w:val="99"/>
    <w:rsid w:val="00B74732"/>
    <w:rPr>
      <w:rFonts w:ascii="Arial" w:eastAsia="Times New Roman" w:hAnsi="Arial"/>
      <w:b/>
      <w:lang w:eastAsia="en-US"/>
    </w:rPr>
  </w:style>
  <w:style w:type="paragraph" w:customStyle="1" w:styleId="TitlePageHeader">
    <w:name w:val="TitlePage_Header"/>
    <w:basedOn w:val="a"/>
    <w:link w:val="TitlePageHeaderChar"/>
    <w:rsid w:val="00B74732"/>
    <w:pPr>
      <w:spacing w:before="240" w:after="240"/>
      <w:ind w:left="3240"/>
    </w:pPr>
    <w:rPr>
      <w:rFonts w:ascii="Arial" w:hAnsi="Arial"/>
      <w:b/>
      <w:sz w:val="32"/>
      <w:lang w:eastAsia="en-US"/>
    </w:rPr>
  </w:style>
  <w:style w:type="paragraph" w:customStyle="1" w:styleId="TitlePageTopBorder">
    <w:name w:val="TitlePage_TopBorder"/>
    <w:basedOn w:val="a"/>
    <w:next w:val="a"/>
    <w:rsid w:val="00B74732"/>
    <w:pPr>
      <w:pBdr>
        <w:top w:val="single" w:sz="18" w:space="1" w:color="auto"/>
      </w:pBdr>
      <w:spacing w:before="240" w:after="240"/>
      <w:ind w:left="3240"/>
    </w:pPr>
    <w:rPr>
      <w:rFonts w:ascii="Arial" w:hAnsi="Arial"/>
      <w:b/>
      <w:sz w:val="32"/>
      <w:lang w:eastAsia="en-US"/>
    </w:rPr>
  </w:style>
  <w:style w:type="paragraph" w:styleId="a9">
    <w:name w:val="footnote text"/>
    <w:basedOn w:val="a"/>
    <w:link w:val="aa"/>
    <w:uiPriority w:val="99"/>
    <w:rsid w:val="00B74732"/>
    <w:rPr>
      <w:rFonts w:ascii="Arial" w:hAnsi="Arial"/>
      <w:lang w:val="en-US" w:eastAsia="en-US"/>
    </w:rPr>
  </w:style>
  <w:style w:type="character" w:customStyle="1" w:styleId="aa">
    <w:name w:val="Текст сноски Знак"/>
    <w:link w:val="a9"/>
    <w:uiPriority w:val="99"/>
    <w:rsid w:val="00B74732"/>
    <w:rPr>
      <w:rFonts w:ascii="Arial" w:eastAsia="Times New Roman" w:hAnsi="Arial"/>
      <w:lang w:val="en-US" w:eastAsia="en-US"/>
    </w:rPr>
  </w:style>
  <w:style w:type="character" w:styleId="ab">
    <w:name w:val="footnote reference"/>
    <w:uiPriority w:val="99"/>
    <w:rsid w:val="00B74732"/>
    <w:rPr>
      <w:rFonts w:cs="Times New Roman"/>
      <w:vertAlign w:val="superscript"/>
    </w:rPr>
  </w:style>
  <w:style w:type="paragraph" w:customStyle="1" w:styleId="Tab-Text">
    <w:name w:val="Tab-Text"/>
    <w:basedOn w:val="a"/>
    <w:uiPriority w:val="99"/>
    <w:rsid w:val="00B74732"/>
    <w:pPr>
      <w:spacing w:before="20" w:after="20"/>
      <w:ind w:left="28" w:right="28"/>
    </w:pPr>
    <w:rPr>
      <w:rFonts w:ascii="Arial" w:hAnsi="Arial"/>
      <w:lang w:eastAsia="de-DE"/>
    </w:rPr>
  </w:style>
  <w:style w:type="paragraph" w:customStyle="1" w:styleId="Tab-berschrift">
    <w:name w:val="Tab-Überschrift"/>
    <w:basedOn w:val="a"/>
    <w:rsid w:val="00B74732"/>
    <w:pPr>
      <w:spacing w:before="20" w:after="20"/>
      <w:ind w:left="28" w:right="28"/>
      <w:jc w:val="center"/>
    </w:pPr>
    <w:rPr>
      <w:rFonts w:ascii="Arial" w:hAnsi="Arial"/>
      <w:b/>
      <w:bCs/>
      <w:sz w:val="22"/>
      <w:szCs w:val="22"/>
      <w:lang w:eastAsia="de-DE"/>
    </w:rPr>
  </w:style>
  <w:style w:type="paragraph" w:customStyle="1" w:styleId="01">
    <w:name w:val="01 Статья"/>
    <w:basedOn w:val="a5"/>
    <w:link w:val="010"/>
    <w:uiPriority w:val="99"/>
    <w:rsid w:val="00DF420F"/>
    <w:pPr>
      <w:numPr>
        <w:numId w:val="5"/>
      </w:numPr>
      <w:tabs>
        <w:tab w:val="left" w:pos="709"/>
      </w:tabs>
      <w:spacing w:before="240" w:after="240" w:line="252" w:lineRule="auto"/>
      <w:jc w:val="center"/>
    </w:pPr>
    <w:rPr>
      <w:rFonts w:eastAsia="Calibri"/>
      <w:b/>
      <w:sz w:val="24"/>
      <w:szCs w:val="24"/>
      <w:lang w:val="de-DE" w:eastAsia="de-DE"/>
    </w:rPr>
  </w:style>
  <w:style w:type="character" w:customStyle="1" w:styleId="010">
    <w:name w:val="01 Статья Знак"/>
    <w:link w:val="01"/>
    <w:uiPriority w:val="99"/>
    <w:locked/>
    <w:rsid w:val="00DF420F"/>
    <w:rPr>
      <w:rFonts w:ascii="Times New Roman" w:hAnsi="Times New Roman"/>
      <w:b/>
      <w:sz w:val="24"/>
      <w:szCs w:val="24"/>
      <w:lang w:val="de-DE" w:eastAsia="de-DE"/>
    </w:rPr>
  </w:style>
  <w:style w:type="character" w:styleId="ac">
    <w:name w:val="Strong"/>
    <w:uiPriority w:val="22"/>
    <w:qFormat/>
    <w:rsid w:val="00DF420F"/>
    <w:rPr>
      <w:b/>
      <w:bCs/>
    </w:rPr>
  </w:style>
  <w:style w:type="paragraph" w:customStyle="1" w:styleId="TableSmHeadingbogus">
    <w:name w:val="Table_Sm_Heading_bogus"/>
    <w:basedOn w:val="a"/>
    <w:rsid w:val="00DF420F"/>
    <w:pPr>
      <w:keepNext/>
      <w:keepLines/>
      <w:numPr>
        <w:numId w:val="6"/>
      </w:numPr>
      <w:spacing w:before="60" w:after="40"/>
      <w:jc w:val="center"/>
    </w:pPr>
    <w:rPr>
      <w:rFonts w:ascii="Arial" w:hAnsi="Arial"/>
      <w:b/>
      <w:sz w:val="16"/>
      <w:lang w:eastAsia="en-US"/>
    </w:rPr>
  </w:style>
  <w:style w:type="paragraph" w:customStyle="1" w:styleId="Tablenotused">
    <w:name w:val="Table_not_used"/>
    <w:basedOn w:val="a"/>
    <w:rsid w:val="00DF420F"/>
    <w:pPr>
      <w:numPr>
        <w:ilvl w:val="1"/>
        <w:numId w:val="6"/>
      </w:numPr>
      <w:spacing w:before="40" w:after="40"/>
      <w:jc w:val="right"/>
    </w:pPr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DF420F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PageHeaderChar">
    <w:name w:val="TitlePage_Header Char"/>
    <w:link w:val="TitlePageHeader"/>
    <w:rsid w:val="00DF420F"/>
    <w:rPr>
      <w:rFonts w:ascii="Arial" w:eastAsia="Times New Roman" w:hAnsi="Arial"/>
      <w:b/>
      <w:sz w:val="32"/>
      <w:lang w:eastAsia="en-US"/>
    </w:rPr>
  </w:style>
  <w:style w:type="paragraph" w:customStyle="1" w:styleId="Numberedlist31">
    <w:name w:val="Numbered list 3.1"/>
    <w:basedOn w:val="1"/>
    <w:next w:val="a"/>
    <w:rsid w:val="00DF420F"/>
    <w:pPr>
      <w:numPr>
        <w:numId w:val="12"/>
      </w:numPr>
    </w:pPr>
    <w:rPr>
      <w:lang w:val="ru-RU"/>
    </w:rPr>
  </w:style>
  <w:style w:type="paragraph" w:customStyle="1" w:styleId="Numberedlist32">
    <w:name w:val="Numbered list 3.2"/>
    <w:basedOn w:val="2"/>
    <w:next w:val="a"/>
    <w:rsid w:val="00DF420F"/>
    <w:pPr>
      <w:numPr>
        <w:numId w:val="12"/>
      </w:numPr>
    </w:pPr>
    <w:rPr>
      <w:lang w:val="ru-RU"/>
    </w:rPr>
  </w:style>
  <w:style w:type="paragraph" w:customStyle="1" w:styleId="Numberedlist33">
    <w:name w:val="Numbered list 3.3"/>
    <w:basedOn w:val="3"/>
    <w:next w:val="a"/>
    <w:rsid w:val="00DF420F"/>
    <w:pPr>
      <w:numPr>
        <w:numId w:val="12"/>
      </w:numPr>
    </w:pPr>
    <w:rPr>
      <w:sz w:val="20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A55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8A5586"/>
    <w:rPr>
      <w:rFonts w:ascii="Tahoma" w:eastAsia="Times New Roman" w:hAnsi="Tahoma" w:cs="Tahoma"/>
      <w:sz w:val="16"/>
      <w:szCs w:val="16"/>
    </w:rPr>
  </w:style>
  <w:style w:type="character" w:customStyle="1" w:styleId="11">
    <w:name w:val="Стиль1"/>
    <w:basedOn w:val="a0"/>
    <w:uiPriority w:val="1"/>
    <w:rsid w:val="000D7063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rsid w:val="00131403"/>
    <w:pPr>
      <w:ind w:left="708"/>
    </w:pPr>
    <w:rPr>
      <w:rFonts w:ascii="Arial" w:hAnsi="Arial" w:cs="Arial"/>
      <w:lang w:val="en-US" w:eastAsia="en-US"/>
    </w:rPr>
  </w:style>
  <w:style w:type="paragraph" w:customStyle="1" w:styleId="21">
    <w:name w:val="Абзац списка2"/>
    <w:basedOn w:val="a"/>
    <w:rsid w:val="006468E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0">
    <w:name w:val="Body Text"/>
    <w:basedOn w:val="a"/>
    <w:link w:val="af1"/>
    <w:rsid w:val="00E234D7"/>
    <w:pPr>
      <w:spacing w:after="120"/>
    </w:pPr>
    <w:rPr>
      <w:sz w:val="24"/>
      <w:szCs w:val="24"/>
      <w:lang w:val="x-none"/>
    </w:rPr>
  </w:style>
  <w:style w:type="character" w:customStyle="1" w:styleId="af1">
    <w:name w:val="Основной текст Знак"/>
    <w:basedOn w:val="a0"/>
    <w:link w:val="af0"/>
    <w:rsid w:val="00E234D7"/>
    <w:rPr>
      <w:rFonts w:ascii="Times New Roman" w:eastAsia="Times New Roman" w:hAnsi="Times New Roman"/>
      <w:sz w:val="24"/>
      <w:szCs w:val="24"/>
      <w:lang w:val="x-none"/>
    </w:rPr>
  </w:style>
  <w:style w:type="character" w:styleId="af2">
    <w:name w:val="annotation reference"/>
    <w:basedOn w:val="a0"/>
    <w:uiPriority w:val="99"/>
    <w:semiHidden/>
    <w:unhideWhenUsed/>
    <w:rsid w:val="00AE48C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AE48CB"/>
  </w:style>
  <w:style w:type="character" w:customStyle="1" w:styleId="af4">
    <w:name w:val="Текст примечания Знак"/>
    <w:basedOn w:val="a0"/>
    <w:link w:val="af3"/>
    <w:uiPriority w:val="99"/>
    <w:rsid w:val="00AE48CB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E48C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E48CB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vSMikharsky\&#1056;&#1072;&#1073;&#1086;&#1095;&#1080;&#1081;%20&#1089;&#1090;&#1086;&#1083;\&#1052;&#1072;&#1082;&#1088;&#1086;&#1089;%2002.03.12\&#1048;&#1058;_&#1087;&#1088;&#1080;&#1083;&#1086;&#1078;&#1077;&#1085;&#1080;&#1077;_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56799-A480-4663-8BE6-242459664B3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56DC25-0904-49CF-8783-FD3F87E1B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4D2827-1E03-400B-B6B3-CB68E486C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DB352-B881-4017-8742-9CDD01222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ИТ_приложение_4</Template>
  <TotalTime>13</TotalTime>
  <Pages>5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Greenatom</Company>
  <LinksUpToDate>false</LinksUpToDate>
  <CharactersWithSpaces>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Mikharskiy E.</dc:creator>
  <cp:lastModifiedBy>Шальнов Олег Евгеньевич</cp:lastModifiedBy>
  <cp:revision>4</cp:revision>
  <cp:lastPrinted>2012-08-24T09:59:00Z</cp:lastPrinted>
  <dcterms:created xsi:type="dcterms:W3CDTF">2015-05-21T06:48:00Z</dcterms:created>
  <dcterms:modified xsi:type="dcterms:W3CDTF">2015-05-22T09:54:00Z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